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6A7FD258" w:rsidR="002906D9" w:rsidRDefault="002906D9" w:rsidP="00DB45D7">
      <w:pPr>
        <w:pStyle w:val="CRCoverPage"/>
        <w:tabs>
          <w:tab w:val="right" w:pos="9639"/>
        </w:tabs>
        <w:spacing w:after="0"/>
        <w:rPr>
          <w:b/>
          <w:i/>
          <w:sz w:val="28"/>
        </w:rPr>
      </w:pPr>
      <w:bookmarkStart w:id="0" w:name="_Hlk124761912"/>
      <w:r>
        <w:rPr>
          <w:b/>
          <w:sz w:val="24"/>
        </w:rPr>
        <w:t>3GPP TSG-</w:t>
      </w:r>
      <w:fldSimple w:instr=" DOCPROPERTY  TSG/WGRef  \* MERGEFORMAT ">
        <w:r>
          <w:rPr>
            <w:b/>
            <w:sz w:val="24"/>
          </w:rPr>
          <w:t>RAN WG2</w:t>
        </w:r>
      </w:fldSimple>
      <w:r>
        <w:rPr>
          <w:b/>
          <w:sz w:val="24"/>
        </w:rPr>
        <w:t xml:space="preserve"> Meeting #125</w:t>
      </w:r>
      <w:r w:rsidR="0034114D">
        <w:rPr>
          <w:b/>
          <w:sz w:val="24"/>
        </w:rPr>
        <w:t>-bis</w:t>
      </w:r>
      <w:r>
        <w:rPr>
          <w:b/>
          <w:i/>
          <w:sz w:val="28"/>
        </w:rPr>
        <w:tab/>
      </w:r>
      <w:fldSimple w:instr=" DOCPROPERTY  Tdoc#  \* MERGEFORMAT ">
        <w:r>
          <w:rPr>
            <w:b/>
            <w:i/>
            <w:sz w:val="28"/>
          </w:rPr>
          <w:t>R2-2</w:t>
        </w:r>
        <w:r w:rsidR="00194BC2">
          <w:rPr>
            <w:b/>
            <w:i/>
            <w:sz w:val="28"/>
          </w:rPr>
          <w:t>4</w:t>
        </w:r>
        <w:r w:rsidR="00B662A1">
          <w:rPr>
            <w:b/>
            <w:i/>
            <w:sz w:val="28"/>
          </w:rPr>
          <w:t>0</w:t>
        </w:r>
        <w:r w:rsidR="00426EB7">
          <w:rPr>
            <w:b/>
            <w:i/>
            <w:sz w:val="28"/>
          </w:rPr>
          <w:t>2664</w:t>
        </w:r>
      </w:fldSimple>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822C83" w:rsidP="008411B5">
            <w:pPr>
              <w:pStyle w:val="CRCoverPage"/>
              <w:spacing w:after="0"/>
              <w:jc w:val="center"/>
              <w:rPr>
                <w:b/>
                <w:noProof/>
                <w:sz w:val="28"/>
              </w:rPr>
            </w:pPr>
            <w:fldSimple w:instr=" DOCPROPERTY  Spec#  \* MERGEFORMAT ">
              <w:r w:rsidR="008361A4">
                <w:rPr>
                  <w:b/>
                  <w:noProof/>
                  <w:sz w:val="28"/>
                </w:rPr>
                <w:t>38.3</w:t>
              </w:r>
              <w:r w:rsidR="00FC013A">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F63A3" w:rsidR="001E41F3" w:rsidRPr="00410371" w:rsidRDefault="00426EB7" w:rsidP="008411B5">
            <w:pPr>
              <w:pStyle w:val="CRCoverPage"/>
              <w:spacing w:after="0"/>
              <w:jc w:val="center"/>
              <w:rPr>
                <w:rFonts w:hint="eastAsia"/>
                <w:noProof/>
                <w:lang w:eastAsia="zh-CN"/>
              </w:rPr>
            </w:pPr>
            <w:r>
              <w:rPr>
                <w:rFonts w:hint="eastAsia"/>
                <w:noProof/>
                <w:lang w:eastAsia="zh-CN"/>
              </w:rPr>
              <w:t>1</w:t>
            </w:r>
            <w:r>
              <w:rPr>
                <w:noProof/>
                <w:lang w:eastAsia="zh-CN"/>
              </w:rPr>
              <w:t>068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2169" w:rsidR="001E41F3" w:rsidRPr="00410371" w:rsidRDefault="003E059B">
            <w:pPr>
              <w:pStyle w:val="CRCoverPage"/>
              <w:spacing w:after="0"/>
              <w:jc w:val="center"/>
              <w:rPr>
                <w:noProof/>
                <w:sz w:val="28"/>
              </w:rPr>
            </w:pPr>
            <w:r>
              <w:fldChar w:fldCharType="begin"/>
            </w:r>
            <w:r>
              <w:instrText xml:space="preserve"> DOCPROPERTY  Version  \* MERGEFORMAT </w:instrText>
            </w:r>
            <w:r>
              <w:fldChar w:fldCharType="separate"/>
            </w:r>
            <w:r w:rsidR="008411B5">
              <w:rPr>
                <w:b/>
                <w:noProof/>
                <w:sz w:val="28"/>
              </w:rPr>
              <w:t>1</w:t>
            </w:r>
            <w:r w:rsidR="007164B0">
              <w:rPr>
                <w:b/>
                <w:noProof/>
                <w:sz w:val="28"/>
              </w:rPr>
              <w:t>7</w:t>
            </w:r>
            <w:r w:rsidR="008411B5">
              <w:rPr>
                <w:b/>
                <w:noProof/>
                <w:sz w:val="28"/>
              </w:rPr>
              <w:t>.</w:t>
            </w:r>
            <w:r w:rsidR="00426EB7">
              <w:rPr>
                <w:b/>
                <w:noProof/>
                <w:sz w:val="28"/>
              </w:rPr>
              <w:t>8</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266FD" w:rsidR="001E41F3" w:rsidRDefault="00FC013A">
            <w:pPr>
              <w:pStyle w:val="CRCoverPage"/>
              <w:spacing w:after="0"/>
              <w:ind w:left="100"/>
              <w:rPr>
                <w:noProof/>
              </w:rPr>
            </w:pPr>
            <w:r>
              <w:t xml:space="preserve">Correction on prerequisite of </w:t>
            </w:r>
            <w:proofErr w:type="spellStart"/>
            <w:r>
              <w:t>diffNumerologyAcrossPUCCH</w:t>
            </w:r>
            <w:proofErr w:type="spellEnd"/>
            <w:r>
              <w:t>-Group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822C83">
            <w:pPr>
              <w:pStyle w:val="CRCoverPage"/>
              <w:spacing w:after="0"/>
              <w:ind w:left="100"/>
              <w:rPr>
                <w:noProof/>
              </w:rPr>
            </w:pPr>
            <w:fldSimple w:instr=" DOCPROPERTY  SourceIfWg  \* MERGEFORMAT ">
              <w:r w:rsidR="008411B5" w:rsidRPr="008411B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822C83" w:rsidP="00547111">
            <w:pPr>
              <w:pStyle w:val="CRCoverPage"/>
              <w:spacing w:after="0"/>
              <w:ind w:left="100"/>
              <w:rPr>
                <w:noProof/>
              </w:rPr>
            </w:pPr>
            <w:fldSimple w:instr=" DOCPROPERTY  SourceIfTsg  \* MERGEFORMAT ">
              <w:r w:rsidR="008411B5">
                <w:rPr>
                  <w:rFonts w:hint="eastAsia"/>
                  <w:noProof/>
                  <w:lang w:eastAsia="zh-CN"/>
                </w:rPr>
                <w:t>R</w:t>
              </w:r>
              <w:r w:rsidR="008411B5">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156A" w:rsidR="001E41F3" w:rsidRDefault="00FC013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ECC" w:rsidR="001E41F3" w:rsidRDefault="004F4F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DD710" w:rsidR="001E41F3" w:rsidRDefault="00822C83">
            <w:pPr>
              <w:pStyle w:val="CRCoverPage"/>
              <w:spacing w:after="0"/>
              <w:ind w:left="100"/>
              <w:rPr>
                <w:noProof/>
              </w:rPr>
            </w:pPr>
            <w:fldSimple w:instr=" DOCPROPERTY  Release  \* MERGEFORMAT ">
              <w:r w:rsidR="008411B5" w:rsidRPr="008411B5">
                <w:rPr>
                  <w:noProof/>
                </w:rPr>
                <w:t>Rel-1</w:t>
              </w:r>
              <w:r w:rsidR="009D1FE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48650" w14:textId="4A49C844" w:rsidR="00A750C0" w:rsidRDefault="00451587" w:rsidP="00831F6F">
            <w:pPr>
              <w:pStyle w:val="CRCoverPage"/>
              <w:spacing w:afterLines="50"/>
              <w:rPr>
                <w:noProof/>
              </w:rPr>
            </w:pPr>
            <w:r>
              <w:rPr>
                <w:noProof/>
              </w:rPr>
              <w:t xml:space="preserve">According to </w:t>
            </w:r>
            <w:r w:rsidR="00FC013A">
              <w:rPr>
                <w:noProof/>
              </w:rPr>
              <w:t xml:space="preserve">the RAN1 UE features in TR 38.822, the FG 6-8 (i.e. </w:t>
            </w:r>
            <w:r w:rsidR="00FC013A" w:rsidRPr="00831F6F">
              <w:rPr>
                <w:i/>
                <w:noProof/>
              </w:rPr>
              <w:t>diffNumerologyAcr</w:t>
            </w:r>
            <w:r w:rsidR="00831F6F" w:rsidRPr="00831F6F">
              <w:rPr>
                <w:i/>
                <w:noProof/>
              </w:rPr>
              <w:t>o</w:t>
            </w:r>
            <w:r w:rsidR="00FC013A" w:rsidRPr="00831F6F">
              <w:rPr>
                <w:i/>
                <w:noProof/>
              </w:rPr>
              <w:t>ssPUCCH-Group</w:t>
            </w:r>
            <w:r w:rsidR="00FC013A">
              <w:rPr>
                <w:noProof/>
              </w:rPr>
              <w:t xml:space="preserve">) has the prerequisite of FG 6-7(i.e. </w:t>
            </w:r>
            <w:r w:rsidR="00FC013A" w:rsidRPr="00831F6F">
              <w:rPr>
                <w:i/>
                <w:noProof/>
              </w:rPr>
              <w:t>twoPUCCH-Group</w:t>
            </w:r>
            <w:r w:rsidR="00FC013A">
              <w:rPr>
                <w:noProof/>
              </w:rPr>
              <w:t>). However, in the current spec, the prerequisite is missing.</w:t>
            </w:r>
          </w:p>
          <w:p w14:paraId="5BBDCF8B" w14:textId="0A8F46A3" w:rsidR="001802F3" w:rsidRPr="00221EC0" w:rsidRDefault="001802F3" w:rsidP="00831F6F">
            <w:pPr>
              <w:pStyle w:val="CRCoverPage"/>
              <w:spacing w:afterLines="50"/>
            </w:pPr>
            <w:r>
              <w:rPr>
                <w:noProof/>
                <w:lang w:eastAsia="zh-CN"/>
              </w:rPr>
              <w:t>It should be noted that for a band combination with different SCS supported between two UL bands (</w:t>
            </w:r>
            <w:r w:rsidR="00221EC0">
              <w:rPr>
                <w:noProof/>
                <w:lang w:eastAsia="zh-CN"/>
              </w:rPr>
              <w:t xml:space="preserve">the supported SCS is </w:t>
            </w:r>
            <w:r>
              <w:rPr>
                <w:noProof/>
                <w:lang w:eastAsia="zh-CN"/>
              </w:rPr>
              <w:t xml:space="preserve">indicated through </w:t>
            </w:r>
            <w:r w:rsidRPr="001802F3">
              <w:rPr>
                <w:i/>
                <w:noProof/>
                <w:lang w:eastAsia="zh-CN"/>
              </w:rPr>
              <w:t>supportedSubcarrierSpacing</w:t>
            </w:r>
            <w:r>
              <w:rPr>
                <w:noProof/>
                <w:lang w:eastAsia="zh-CN"/>
              </w:rPr>
              <w:t xml:space="preserve"> in FSPC), the UE can still report both </w:t>
            </w:r>
            <w:r w:rsidRPr="00831F6F">
              <w:rPr>
                <w:i/>
                <w:noProof/>
              </w:rPr>
              <w:t>twoPUCCH-Group</w:t>
            </w:r>
            <w:r>
              <w:rPr>
                <w:noProof/>
                <w:lang w:eastAsia="zh-CN"/>
              </w:rPr>
              <w:t xml:space="preserve"> and </w:t>
            </w:r>
            <w:r w:rsidRPr="00831F6F">
              <w:rPr>
                <w:i/>
                <w:noProof/>
              </w:rPr>
              <w:t>diffNumerologyAcrossPUCCH-Group</w:t>
            </w:r>
            <w:r>
              <w:rPr>
                <w:noProof/>
              </w:rPr>
              <w:t>.</w:t>
            </w:r>
            <w:r>
              <w:rPr>
                <w:noProof/>
                <w:lang w:eastAsia="zh-CN"/>
              </w:rPr>
              <w:t xml:space="preserve"> In this case, there won’t be misunderstanding between the UE and the NW for </w:t>
            </w:r>
            <w:r w:rsidRPr="001802F3">
              <w:rPr>
                <w:i/>
                <w:noProof/>
                <w:lang w:eastAsia="zh-CN"/>
              </w:rPr>
              <w:t>twoPUCCH-group</w:t>
            </w:r>
            <w:r>
              <w:rPr>
                <w:noProof/>
                <w:lang w:eastAsia="zh-CN"/>
              </w:rPr>
              <w:t xml:space="preserve"> capability, because the NW won’t configure same SCS </w:t>
            </w:r>
            <w:r>
              <w:rPr>
                <w:rFonts w:hint="eastAsia"/>
                <w:noProof/>
                <w:lang w:eastAsia="zh-CN"/>
              </w:rPr>
              <w:t>betwee</w:t>
            </w:r>
            <w:r>
              <w:rPr>
                <w:noProof/>
                <w:lang w:eastAsia="zh-CN"/>
              </w:rPr>
              <w:t xml:space="preserve">n the two bands. The same logic should be applied for </w:t>
            </w:r>
            <w:r w:rsidRPr="00221EC0">
              <w:rPr>
                <w:rFonts w:hint="eastAsia"/>
                <w:i/>
              </w:rPr>
              <w:t>twoPUCCH-Grp-ConfigurationsList-r16</w:t>
            </w:r>
            <w:r w:rsidR="00160D94">
              <w:t xml:space="preserve"> </w:t>
            </w:r>
            <w:r w:rsidR="00160D94">
              <w:rPr>
                <w:rFonts w:hint="eastAsia"/>
                <w:lang w:eastAsia="zh-CN"/>
              </w:rPr>
              <w:t>and</w:t>
            </w:r>
            <w:r w:rsidR="00160D94">
              <w:t xml:space="preserve"> </w:t>
            </w:r>
            <w:r w:rsidRPr="00221EC0">
              <w:rPr>
                <w:rFonts w:hint="eastAsia"/>
                <w:i/>
              </w:rPr>
              <w:t>diffNumerologyAcrossPUCCH-Group-CarrierTypes-r16</w:t>
            </w:r>
            <w:r>
              <w:t>.</w:t>
            </w:r>
            <w:r w:rsidR="00221EC0">
              <w:t xml:space="preserve"> In the current spec, it is clear enough that the UE supporting </w:t>
            </w:r>
            <w:r w:rsidR="00221EC0" w:rsidRPr="00221EC0">
              <w:rPr>
                <w:i/>
              </w:rPr>
              <w:t>diffNumerologyAcrossPUCCH-Group-CarrierTypes-r16</w:t>
            </w:r>
            <w:r w:rsidR="00221EC0">
              <w:t xml:space="preserve"> shall indicate support of </w:t>
            </w:r>
            <w:r w:rsidR="00221EC0" w:rsidRPr="00221EC0">
              <w:rPr>
                <w:i/>
              </w:rPr>
              <w:t>twoPUCCH-Grp-ConfigurationsList-r16</w:t>
            </w:r>
            <w:r w:rsidR="00221EC0">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02F3" w14:paraId="3516DAD6" w14:textId="77777777" w:rsidTr="001802F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6B0D12" w14:textId="77777777" w:rsidR="001802F3" w:rsidRDefault="001802F3" w:rsidP="001802F3">
                  <w:pPr>
                    <w:pStyle w:val="TAL"/>
                    <w:rPr>
                      <w:rFonts w:eastAsia="Times New Roman"/>
                      <w:b/>
                      <w:i/>
                    </w:rPr>
                  </w:pPr>
                  <w:r>
                    <w:rPr>
                      <w:b/>
                      <w:i/>
                    </w:rPr>
                    <w:t>diffNumerologyAcrossPUCCH-Group-CarrierTypes-r16</w:t>
                  </w:r>
                </w:p>
                <w:p w14:paraId="68E137BD" w14:textId="77777777" w:rsidR="001802F3" w:rsidRDefault="001802F3" w:rsidP="001802F3">
                  <w:pPr>
                    <w:pStyle w:val="TAL"/>
                    <w:rPr>
                      <w:b/>
                      <w:i/>
                    </w:rPr>
                  </w:pPr>
                  <w:r>
                    <w:t xml:space="preserve">Indicates whether different numerology across two NR PUCCH groups for data and control channel at a given time in NR CA for UE supporting two PUCCH groups with 3 or more bands with at least two carrier types. </w:t>
                  </w:r>
                  <w:r w:rsidRPr="001802F3">
                    <w:rPr>
                      <w:highlight w:val="yellow"/>
                    </w:rPr>
                    <w:t xml:space="preserve">UE indicating support of this feature shall indicate support of </w:t>
                  </w:r>
                  <w:r w:rsidRPr="001802F3">
                    <w:rPr>
                      <w:i/>
                      <w:highlight w:val="yellow"/>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23244373" w14:textId="77777777" w:rsidR="001802F3" w:rsidRDefault="001802F3" w:rsidP="001802F3">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3C5AEF" w14:textId="77777777" w:rsidR="001802F3" w:rsidRDefault="001802F3" w:rsidP="001802F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795997" w14:textId="77777777" w:rsidR="001802F3" w:rsidRDefault="001802F3" w:rsidP="001802F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DCBC" w14:textId="77777777" w:rsidR="001802F3" w:rsidRDefault="001802F3" w:rsidP="001802F3">
                  <w:pPr>
                    <w:pStyle w:val="TAL"/>
                    <w:jc w:val="center"/>
                    <w:rPr>
                      <w:bCs/>
                      <w:iCs/>
                    </w:rPr>
                  </w:pPr>
                  <w:r>
                    <w:rPr>
                      <w:bCs/>
                      <w:iCs/>
                    </w:rPr>
                    <w:t>N/A</w:t>
                  </w:r>
                </w:p>
              </w:tc>
            </w:tr>
          </w:tbl>
          <w:p w14:paraId="708AA7DE" w14:textId="01202F76" w:rsidR="00831F6F" w:rsidRPr="00AF0FA5" w:rsidRDefault="00831F6F" w:rsidP="00831F6F">
            <w:pPr>
              <w:pStyle w:val="CRCoverPage"/>
              <w:spacing w:afterLines="5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74AF6BD3" w:rsidR="000C290A" w:rsidRDefault="00F547C0" w:rsidP="00413FD9">
            <w:pPr>
              <w:pStyle w:val="CRCoverPage"/>
              <w:spacing w:after="0"/>
              <w:rPr>
                <w:noProof/>
                <w:lang w:eastAsia="zh-CN"/>
              </w:rPr>
            </w:pPr>
            <w:r>
              <w:rPr>
                <w:rFonts w:hint="eastAsia"/>
                <w:noProof/>
                <w:lang w:eastAsia="zh-CN"/>
              </w:rPr>
              <w:t>A</w:t>
            </w:r>
            <w:r>
              <w:rPr>
                <w:noProof/>
                <w:lang w:eastAsia="zh-CN"/>
              </w:rPr>
              <w:t xml:space="preserve">dd </w:t>
            </w:r>
            <w:r w:rsidR="00E1067F">
              <w:rPr>
                <w:noProof/>
                <w:lang w:eastAsia="zh-CN"/>
              </w:rPr>
              <w:t xml:space="preserve">the missing prerequisite </w:t>
            </w:r>
            <w:r w:rsidR="00273E38" w:rsidRPr="00273E38">
              <w:rPr>
                <w:i/>
                <w:noProof/>
                <w:lang w:eastAsia="zh-CN"/>
              </w:rPr>
              <w:t>twoPUCCH-Group</w:t>
            </w:r>
            <w:r w:rsidR="00273E38">
              <w:rPr>
                <w:noProof/>
                <w:lang w:eastAsia="zh-CN"/>
              </w:rPr>
              <w:t xml:space="preserve"> for </w:t>
            </w:r>
            <w:r w:rsidR="00273E38" w:rsidRPr="00831F6F">
              <w:rPr>
                <w:i/>
                <w:noProof/>
              </w:rPr>
              <w:t>diffNumerologyAcr</w:t>
            </w:r>
            <w:r w:rsidR="002D2464">
              <w:rPr>
                <w:i/>
                <w:noProof/>
              </w:rPr>
              <w:t>o</w:t>
            </w:r>
            <w:r w:rsidR="00273E38" w:rsidRPr="00831F6F">
              <w:rPr>
                <w:i/>
                <w:noProof/>
              </w:rPr>
              <w:t>ssPUCCH-Group</w:t>
            </w:r>
            <w:r>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2B1F2A38" w:rsidR="00A13024" w:rsidRPr="00A13024" w:rsidRDefault="00A13024" w:rsidP="00A13024">
            <w:pPr>
              <w:pStyle w:val="CRCoverPage"/>
              <w:spacing w:afterLines="50"/>
              <w:rPr>
                <w:noProof/>
              </w:rPr>
            </w:pPr>
            <w:r>
              <w:rPr>
                <w:noProof/>
              </w:rPr>
              <w:t>NR SA, NR-DC, (NG)EN-DC</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446EF6AC" w:rsidR="00A13024" w:rsidRPr="00A13024" w:rsidRDefault="00A13024" w:rsidP="00A13024">
            <w:pPr>
              <w:pStyle w:val="CRCoverPage"/>
              <w:spacing w:afterLines="50"/>
              <w:rPr>
                <w:noProof/>
              </w:rPr>
            </w:pPr>
            <w:r>
              <w:rPr>
                <w:noProof/>
              </w:rPr>
              <w:t>PUCCH group capabilities</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lastRenderedPageBreak/>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0F39118F"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the NW may consider </w:t>
            </w:r>
            <w:r w:rsidR="00E855B8">
              <w:rPr>
                <w:noProof/>
                <w:lang w:eastAsia="zh-CN"/>
              </w:rPr>
              <w:t xml:space="preserve">the band combination supporting </w:t>
            </w:r>
            <w:r w:rsidR="00E855B8" w:rsidRPr="00831F6F">
              <w:rPr>
                <w:i/>
                <w:noProof/>
              </w:rPr>
              <w:t>diffNumerologyAcr</w:t>
            </w:r>
            <w:r w:rsidR="00E855B8">
              <w:rPr>
                <w:i/>
                <w:noProof/>
              </w:rPr>
              <w:t>o</w:t>
            </w:r>
            <w:r w:rsidR="00E855B8" w:rsidRPr="00831F6F">
              <w:rPr>
                <w:i/>
                <w:noProof/>
              </w:rPr>
              <w:t>ssPUCCH-Group</w:t>
            </w:r>
            <w:r w:rsidR="00E855B8">
              <w:rPr>
                <w:noProof/>
              </w:rPr>
              <w:t xml:space="preserve"> without supporting</w:t>
            </w:r>
            <w:r w:rsidR="00E855B8" w:rsidRPr="00A13024">
              <w:rPr>
                <w:i/>
                <w:noProof/>
                <w:lang w:eastAsia="zh-CN"/>
              </w:rPr>
              <w:t xml:space="preserve"> </w:t>
            </w:r>
            <w:r w:rsidRPr="00A13024">
              <w:rPr>
                <w:i/>
                <w:noProof/>
                <w:lang w:eastAsia="zh-CN"/>
              </w:rPr>
              <w:t>twoPUCCH</w:t>
            </w:r>
            <w:r w:rsidRPr="00A13024">
              <w:rPr>
                <w:rFonts w:hint="eastAsia"/>
                <w:i/>
                <w:noProof/>
                <w:lang w:eastAsia="zh-CN"/>
              </w:rPr>
              <w:t>-G</w:t>
            </w:r>
            <w:r w:rsidRPr="00A13024">
              <w:rPr>
                <w:i/>
                <w:noProof/>
                <w:lang w:eastAsia="zh-CN"/>
              </w:rPr>
              <w:t>roup</w:t>
            </w:r>
            <w:r>
              <w:rPr>
                <w:noProof/>
                <w:lang w:eastAsia="zh-CN"/>
              </w:rPr>
              <w:t xml:space="preserve"> is </w:t>
            </w:r>
            <w:r w:rsidR="00E855B8">
              <w:rPr>
                <w:noProof/>
                <w:lang w:eastAsia="zh-CN"/>
              </w:rPr>
              <w:t>not valid</w:t>
            </w:r>
            <w:r w:rsidRPr="00A13024">
              <w:rPr>
                <w:noProof/>
                <w:lang w:eastAsia="zh-CN"/>
              </w:rPr>
              <w:t>.</w:t>
            </w:r>
            <w:r w:rsidR="00BB1B69">
              <w:rPr>
                <w:noProof/>
                <w:lang w:eastAsia="zh-CN"/>
              </w:rPr>
              <w:t xml:space="preserve"> </w:t>
            </w:r>
            <w:r w:rsidR="00BB1B69" w:rsidRPr="009D1FEE">
              <w:rPr>
                <w:rFonts w:hint="eastAsia"/>
              </w:rPr>
              <w:t>However</w:t>
            </w:r>
            <w:r w:rsidR="00BB1B69" w:rsidRPr="009D1FEE">
              <w:t>,</w:t>
            </w:r>
            <w:r w:rsidR="00BB1B69" w:rsidRPr="009D1FEE">
              <w:rPr>
                <w:rFonts w:hint="eastAsia"/>
              </w:rPr>
              <w:t xml:space="preserve"> there is no inter-operability issue since there will not be any misunderstanding between the NW and the UE as </w:t>
            </w:r>
            <w:proofErr w:type="spellStart"/>
            <w:r w:rsidR="00BB1B69" w:rsidRPr="009D1FEE">
              <w:rPr>
                <w:rFonts w:hint="eastAsia"/>
                <w:i/>
              </w:rPr>
              <w:t>twoPUCCH</w:t>
            </w:r>
            <w:proofErr w:type="spellEnd"/>
            <w:r w:rsidR="00BB1B69" w:rsidRPr="009D1FEE">
              <w:rPr>
                <w:rFonts w:hint="eastAsia"/>
                <w:i/>
              </w:rPr>
              <w:t>-Group</w:t>
            </w:r>
            <w:r w:rsidR="00BB1B69" w:rsidRPr="009D1FEE">
              <w:rPr>
                <w:rFonts w:hint="eastAsia"/>
              </w:rPr>
              <w:t xml:space="preserve"> is only applicable when bands in the band combination have the same SCS while </w:t>
            </w:r>
            <w:proofErr w:type="spellStart"/>
            <w:r w:rsidR="00BB1B69" w:rsidRPr="009D1FEE">
              <w:rPr>
                <w:rFonts w:hint="eastAsia"/>
                <w:i/>
              </w:rPr>
              <w:t>diffNumerologyAcrossPUCCH</w:t>
            </w:r>
            <w:proofErr w:type="spellEnd"/>
            <w:r w:rsidR="00BB1B69" w:rsidRPr="009D1FEE">
              <w:rPr>
                <w:rFonts w:hint="eastAsia"/>
                <w:i/>
              </w:rPr>
              <w:t>-Group</w:t>
            </w:r>
            <w:r w:rsidR="00BB1B69" w:rsidRPr="009D1FEE">
              <w:rPr>
                <w:rFonts w:hint="eastAsia"/>
              </w:rPr>
              <w:t xml:space="preserve"> is only applicable when bands in the band combination have different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A2D0" w:rsidR="001E41F3" w:rsidRDefault="000C46AD" w:rsidP="00413FD9">
            <w:pPr>
              <w:pStyle w:val="CRCoverPage"/>
              <w:spacing w:after="0"/>
              <w:rPr>
                <w:noProof/>
              </w:rPr>
            </w:pPr>
            <w:r>
              <w:rPr>
                <w:noProof/>
              </w:rPr>
              <w:t>There is misalignment between RAN2 specs and the RAN1 feature list, and t</w:t>
            </w:r>
            <w:r w:rsidR="00273E38">
              <w:rPr>
                <w:noProof/>
              </w:rPr>
              <w:t xml:space="preserve">he dependent capabilities (e.g. </w:t>
            </w:r>
            <w:r w:rsidR="00273E38">
              <w:rPr>
                <w:i/>
                <w:iCs/>
                <w:noProof/>
                <w:lang w:eastAsia="ja-JP"/>
              </w:rPr>
              <w:t>csi-ReportingCrossPUCCH-Grp-r16</w:t>
            </w:r>
            <w:r w:rsidR="00273E38">
              <w:rPr>
                <w:noProof/>
              </w:rPr>
              <w:t>) cannot be reported in some scenario because of the missing prerequisite</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E9AD" w:rsidR="001E41F3" w:rsidRDefault="00273E38">
            <w:pPr>
              <w:pStyle w:val="CRCoverPage"/>
              <w:spacing w:after="0"/>
              <w:ind w:left="100"/>
              <w:rPr>
                <w:noProof/>
                <w:lang w:eastAsia="zh-CN"/>
              </w:rPr>
            </w:pPr>
            <w:r>
              <w:rPr>
                <w:noProof/>
                <w:lang w:eastAsia="zh-CN"/>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19D37C4" w14:textId="77777777" w:rsidR="00DA4214" w:rsidRPr="009C1E68" w:rsidRDefault="00DA4214" w:rsidP="00DA4214">
      <w:pPr>
        <w:pStyle w:val="4"/>
      </w:pPr>
      <w:bookmarkStart w:id="8" w:name="_Toc156048696"/>
      <w:bookmarkStart w:id="9" w:name="_Toc37238653"/>
      <w:bookmarkStart w:id="10" w:name="_Toc37238767"/>
      <w:bookmarkStart w:id="11" w:name="_Toc46488663"/>
      <w:bookmarkStart w:id="12" w:name="_Toc52574084"/>
      <w:bookmarkStart w:id="13" w:name="_Toc52574170"/>
      <w:bookmarkStart w:id="14" w:name="_Toc155987851"/>
      <w:bookmarkStart w:id="15" w:name="_Toc12750896"/>
      <w:bookmarkStart w:id="16" w:name="_Toc29382260"/>
      <w:bookmarkStart w:id="17" w:name="_Toc37093377"/>
      <w:bookmarkStart w:id="18" w:name="_Toc46509440"/>
      <w:bookmarkStart w:id="19" w:name="_Toc52569471"/>
      <w:bookmarkStart w:id="20" w:name="_Toc155961277"/>
      <w:bookmarkEnd w:id="5"/>
      <w:bookmarkEnd w:id="6"/>
      <w:bookmarkEnd w:id="7"/>
      <w:r w:rsidRPr="009C1E68">
        <w:lastRenderedPageBreak/>
        <w:t>4.2.7.4</w:t>
      </w:r>
      <w:r w:rsidRPr="009C1E68">
        <w:tab/>
      </w:r>
      <w:r w:rsidRPr="009C1E68">
        <w:rPr>
          <w:i/>
        </w:rPr>
        <w:t>CA-</w:t>
      </w:r>
      <w:proofErr w:type="spellStart"/>
      <w:r w:rsidRPr="009C1E68">
        <w:rPr>
          <w:i/>
        </w:rPr>
        <w:t>ParametersNR</w:t>
      </w:r>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4214" w:rsidRPr="009C1E68" w14:paraId="2581BDF0" w14:textId="77777777" w:rsidTr="0036156F">
        <w:trPr>
          <w:cantSplit/>
          <w:tblHeader/>
        </w:trPr>
        <w:tc>
          <w:tcPr>
            <w:tcW w:w="6917" w:type="dxa"/>
          </w:tcPr>
          <w:p w14:paraId="57711518" w14:textId="77777777" w:rsidR="00DA4214" w:rsidRPr="009C1E68" w:rsidRDefault="00DA4214" w:rsidP="0036156F">
            <w:pPr>
              <w:pStyle w:val="TAH"/>
            </w:pPr>
            <w:r w:rsidRPr="009C1E68">
              <w:lastRenderedPageBreak/>
              <w:t>Definitions for parameters</w:t>
            </w:r>
          </w:p>
        </w:tc>
        <w:tc>
          <w:tcPr>
            <w:tcW w:w="709" w:type="dxa"/>
          </w:tcPr>
          <w:p w14:paraId="28433115" w14:textId="77777777" w:rsidR="00DA4214" w:rsidRPr="009C1E68" w:rsidRDefault="00DA4214" w:rsidP="0036156F">
            <w:pPr>
              <w:pStyle w:val="TAH"/>
            </w:pPr>
            <w:r w:rsidRPr="009C1E68">
              <w:t>Per</w:t>
            </w:r>
          </w:p>
        </w:tc>
        <w:tc>
          <w:tcPr>
            <w:tcW w:w="567" w:type="dxa"/>
          </w:tcPr>
          <w:p w14:paraId="34BEB3AB" w14:textId="77777777" w:rsidR="00DA4214" w:rsidRPr="009C1E68" w:rsidRDefault="00DA4214" w:rsidP="0036156F">
            <w:pPr>
              <w:pStyle w:val="TAH"/>
            </w:pPr>
            <w:r w:rsidRPr="009C1E68">
              <w:t>M</w:t>
            </w:r>
          </w:p>
        </w:tc>
        <w:tc>
          <w:tcPr>
            <w:tcW w:w="709" w:type="dxa"/>
          </w:tcPr>
          <w:p w14:paraId="12FF7413" w14:textId="77777777" w:rsidR="00DA4214" w:rsidRPr="009C1E68" w:rsidRDefault="00DA4214" w:rsidP="0036156F">
            <w:pPr>
              <w:pStyle w:val="TAH"/>
            </w:pPr>
            <w:r w:rsidRPr="009C1E68">
              <w:t>FDD-TDD</w:t>
            </w:r>
          </w:p>
          <w:p w14:paraId="6D14C548" w14:textId="77777777" w:rsidR="00DA4214" w:rsidRPr="009C1E68" w:rsidRDefault="00DA4214" w:rsidP="0036156F">
            <w:pPr>
              <w:pStyle w:val="TAH"/>
            </w:pPr>
            <w:r w:rsidRPr="009C1E68">
              <w:t>DIFF</w:t>
            </w:r>
          </w:p>
        </w:tc>
        <w:tc>
          <w:tcPr>
            <w:tcW w:w="728" w:type="dxa"/>
          </w:tcPr>
          <w:p w14:paraId="50E146D4" w14:textId="77777777" w:rsidR="00DA4214" w:rsidRPr="009C1E68" w:rsidRDefault="00DA4214" w:rsidP="0036156F">
            <w:pPr>
              <w:pStyle w:val="TAH"/>
            </w:pPr>
            <w:r w:rsidRPr="009C1E68">
              <w:t>FR1-FR2</w:t>
            </w:r>
          </w:p>
          <w:p w14:paraId="6D670D9A" w14:textId="77777777" w:rsidR="00DA4214" w:rsidRPr="009C1E68" w:rsidRDefault="00DA4214" w:rsidP="0036156F">
            <w:pPr>
              <w:pStyle w:val="TAH"/>
            </w:pPr>
            <w:r w:rsidRPr="009C1E68">
              <w:t>DIFF</w:t>
            </w:r>
          </w:p>
        </w:tc>
      </w:tr>
      <w:tr w:rsidR="00DA4214" w:rsidRPr="009C1E68" w:rsidDel="00172633" w14:paraId="30076D90" w14:textId="77777777" w:rsidTr="0036156F">
        <w:trPr>
          <w:cantSplit/>
          <w:tblHeader/>
        </w:trPr>
        <w:tc>
          <w:tcPr>
            <w:tcW w:w="6917" w:type="dxa"/>
          </w:tcPr>
          <w:p w14:paraId="7D6076BA" w14:textId="77777777" w:rsidR="00DA4214" w:rsidRPr="009C1E68" w:rsidRDefault="00DA4214" w:rsidP="0036156F">
            <w:pPr>
              <w:pStyle w:val="TAL"/>
              <w:rPr>
                <w:b/>
                <w:i/>
              </w:rPr>
            </w:pPr>
            <w:r w:rsidRPr="009C1E68">
              <w:rPr>
                <w:b/>
                <w:i/>
              </w:rPr>
              <w:t>ack-NACK-FeedbackForMulticast-r17</w:t>
            </w:r>
          </w:p>
          <w:p w14:paraId="78B7B5E7" w14:textId="77777777" w:rsidR="00DA4214" w:rsidRPr="009C1E68" w:rsidRDefault="00DA4214" w:rsidP="0036156F">
            <w:pPr>
              <w:pStyle w:val="TAL"/>
            </w:pPr>
            <w:r w:rsidRPr="009C1E68">
              <w:rPr>
                <w:bCs/>
                <w:iCs/>
              </w:rPr>
              <w:t xml:space="preserve">Indicates </w:t>
            </w:r>
            <w:r w:rsidRPr="009C1E68">
              <w:t xml:space="preserve">whether the UE supports </w:t>
            </w:r>
            <w:r w:rsidRPr="009C1E68">
              <w:rPr>
                <w:rFonts w:cs="Arial"/>
                <w:szCs w:val="18"/>
              </w:rPr>
              <w:t>ACK/NACK based HARQ-ACK feedback and RRC-based enabling/disabling ACK/NACK-based feedback for dynamic scheduling for multicast,</w:t>
            </w:r>
            <w:r w:rsidRPr="009C1E68">
              <w:t xml:space="preserve"> comprised of the following functional components:</w:t>
            </w:r>
          </w:p>
          <w:p w14:paraId="3ACA5455"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 based HARQ-ACK feedback, and support of enabling/disabling ACK/NACK based HARQ-ACK feedback configured by RRC signalling;</w:t>
            </w:r>
          </w:p>
          <w:p w14:paraId="7F120CA1"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PTM retransmission for multicast;</w:t>
            </w:r>
          </w:p>
          <w:p w14:paraId="727B6ED3"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Type-1 and Type-2 HARQ-ACK CB for multicast feedback only;</w:t>
            </w:r>
          </w:p>
          <w:p w14:paraId="04579C0D"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shared PUCCH resource configurations with unicast;</w:t>
            </w:r>
          </w:p>
          <w:p w14:paraId="300A5AE4"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Type-2 HARQ-ACK codebook for multicast on PUSCH/PUCCH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w:t>
            </w:r>
          </w:p>
          <w:p w14:paraId="184DB133" w14:textId="77777777" w:rsidR="00DA4214" w:rsidRPr="009C1E68" w:rsidRDefault="00DA4214" w:rsidP="0036156F">
            <w:pPr>
              <w:pStyle w:val="TAL"/>
            </w:pPr>
          </w:p>
          <w:p w14:paraId="7793B93B" w14:textId="77777777" w:rsidR="00DA4214" w:rsidRPr="009C1E68" w:rsidRDefault="00DA4214" w:rsidP="0036156F">
            <w:pPr>
              <w:pStyle w:val="TAL"/>
              <w:rPr>
                <w:b/>
                <w:i/>
              </w:rPr>
            </w:pPr>
            <w:r w:rsidRPr="009C1E68">
              <w:t xml:space="preserve">A UE supporting this feature shall also indicate support of </w:t>
            </w:r>
            <w:r w:rsidRPr="009C1E68">
              <w:rPr>
                <w:i/>
              </w:rPr>
              <w:t>dynamicMulticastPCell-r17</w:t>
            </w:r>
            <w:r w:rsidRPr="009C1E68">
              <w:t>.</w:t>
            </w:r>
          </w:p>
        </w:tc>
        <w:tc>
          <w:tcPr>
            <w:tcW w:w="709" w:type="dxa"/>
          </w:tcPr>
          <w:p w14:paraId="7936061D" w14:textId="77777777" w:rsidR="00DA4214" w:rsidRPr="009C1E68" w:rsidRDefault="00DA4214" w:rsidP="0036156F">
            <w:pPr>
              <w:pStyle w:val="TAL"/>
              <w:jc w:val="center"/>
            </w:pPr>
            <w:r w:rsidRPr="009C1E68">
              <w:t>BC</w:t>
            </w:r>
          </w:p>
        </w:tc>
        <w:tc>
          <w:tcPr>
            <w:tcW w:w="567" w:type="dxa"/>
          </w:tcPr>
          <w:p w14:paraId="28958624" w14:textId="77777777" w:rsidR="00DA4214" w:rsidRPr="009C1E68" w:rsidRDefault="00DA4214" w:rsidP="0036156F">
            <w:pPr>
              <w:pStyle w:val="TAL"/>
              <w:jc w:val="center"/>
            </w:pPr>
            <w:r w:rsidRPr="009C1E68">
              <w:t>No</w:t>
            </w:r>
          </w:p>
        </w:tc>
        <w:tc>
          <w:tcPr>
            <w:tcW w:w="709" w:type="dxa"/>
          </w:tcPr>
          <w:p w14:paraId="0B47D372" w14:textId="77777777" w:rsidR="00DA4214" w:rsidRPr="009C1E68" w:rsidRDefault="00DA4214" w:rsidP="0036156F">
            <w:pPr>
              <w:pStyle w:val="TAL"/>
              <w:jc w:val="center"/>
              <w:rPr>
                <w:bCs/>
                <w:iCs/>
              </w:rPr>
            </w:pPr>
            <w:r w:rsidRPr="009C1E68">
              <w:rPr>
                <w:bCs/>
                <w:iCs/>
              </w:rPr>
              <w:t>N/A</w:t>
            </w:r>
          </w:p>
        </w:tc>
        <w:tc>
          <w:tcPr>
            <w:tcW w:w="728" w:type="dxa"/>
          </w:tcPr>
          <w:p w14:paraId="5D877103" w14:textId="77777777" w:rsidR="00DA4214" w:rsidRPr="009C1E68" w:rsidRDefault="00DA4214" w:rsidP="0036156F">
            <w:pPr>
              <w:pStyle w:val="TAL"/>
              <w:jc w:val="center"/>
              <w:rPr>
                <w:bCs/>
                <w:iCs/>
              </w:rPr>
            </w:pPr>
            <w:r w:rsidRPr="009C1E68">
              <w:rPr>
                <w:bCs/>
                <w:iCs/>
              </w:rPr>
              <w:t>N/A</w:t>
            </w:r>
          </w:p>
        </w:tc>
      </w:tr>
      <w:tr w:rsidR="00DA4214" w:rsidRPr="009C1E68" w:rsidDel="00172633" w14:paraId="3CF75DAA" w14:textId="77777777" w:rsidTr="0036156F">
        <w:trPr>
          <w:cantSplit/>
          <w:tblHeader/>
        </w:trPr>
        <w:tc>
          <w:tcPr>
            <w:tcW w:w="6917" w:type="dxa"/>
          </w:tcPr>
          <w:p w14:paraId="2802EF40" w14:textId="77777777" w:rsidR="00DA4214" w:rsidRPr="009C1E68" w:rsidRDefault="00DA4214" w:rsidP="0036156F">
            <w:pPr>
              <w:pStyle w:val="TAL"/>
              <w:rPr>
                <w:b/>
                <w:i/>
              </w:rPr>
            </w:pPr>
            <w:r w:rsidRPr="009C1E68">
              <w:rPr>
                <w:b/>
                <w:i/>
              </w:rPr>
              <w:t>ack-NACK-FeedbackForSPS-Multicast-r17</w:t>
            </w:r>
          </w:p>
          <w:p w14:paraId="13A13E19" w14:textId="77777777" w:rsidR="00DA4214" w:rsidRPr="009C1E68" w:rsidRDefault="00DA4214" w:rsidP="0036156F">
            <w:pPr>
              <w:pStyle w:val="TAL"/>
            </w:pPr>
            <w:r w:rsidRPr="009C1E68">
              <w:rPr>
                <w:bCs/>
                <w:iCs/>
              </w:rPr>
              <w:t xml:space="preserve">Indicates </w:t>
            </w:r>
            <w:r w:rsidRPr="009C1E68">
              <w:t>whether the UE supports ACK/NACK based HARQ-ACK feedback and RRC-based enabling/disabling ACK/NACK-based feedback for SPS group-common PDSCH for multicast, comprised of the following functional components:</w:t>
            </w:r>
          </w:p>
          <w:p w14:paraId="2BD80260"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Support of ACK/NACK based HARQ-ACK feedback, enabling/disabling ACK/NACK based HARQ-ACK feedback configured by RRC signalling for SPS group-common PDSCH without PDCCH scheduling</w:t>
            </w:r>
            <w:r w:rsidRPr="009C1E68">
              <w:t xml:space="preserve"> </w:t>
            </w:r>
            <w:r w:rsidRPr="009C1E68">
              <w:rPr>
                <w:rFonts w:ascii="Arial" w:hAnsi="Arial" w:cs="Arial"/>
                <w:sz w:val="18"/>
                <w:szCs w:val="18"/>
              </w:rPr>
              <w:t>and first PDSCH after SPS activation;</w:t>
            </w:r>
          </w:p>
          <w:p w14:paraId="18DFE6AF"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Support of PTM retransmission for SPS multicast associated with G-CS-RNTI;</w:t>
            </w:r>
          </w:p>
          <w:p w14:paraId="60A177D4"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Support of Type-1 and Type-2 HARQ-ACK CB for SPS multicast feedback only;</w:t>
            </w:r>
          </w:p>
          <w:p w14:paraId="2D7ED8F5"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Support of shared </w:t>
            </w:r>
            <w:r w:rsidRPr="009C1E68">
              <w:rPr>
                <w:rFonts w:ascii="Arial" w:hAnsi="Arial" w:cs="Arial"/>
                <w:i/>
                <w:iCs/>
                <w:sz w:val="18"/>
                <w:szCs w:val="18"/>
              </w:rPr>
              <w:t>SPS-PUCCH-AN-List</w:t>
            </w:r>
            <w:r w:rsidRPr="009C1E68">
              <w:rPr>
                <w:rFonts w:ascii="Arial" w:hAnsi="Arial" w:cs="Arial"/>
                <w:sz w:val="18"/>
                <w:szCs w:val="18"/>
              </w:rPr>
              <w:t xml:space="preserve"> configuration from unicast SPS.</w:t>
            </w:r>
          </w:p>
          <w:p w14:paraId="7655F9C8" w14:textId="77777777" w:rsidR="00DA4214" w:rsidRPr="009C1E68" w:rsidRDefault="00DA4214" w:rsidP="0036156F">
            <w:pPr>
              <w:pStyle w:val="TAL"/>
              <w:rPr>
                <w:bCs/>
                <w:iCs/>
              </w:rPr>
            </w:pPr>
          </w:p>
          <w:p w14:paraId="5B5C5222" w14:textId="77777777" w:rsidR="00DA4214" w:rsidRPr="009C1E68" w:rsidRDefault="00DA4214" w:rsidP="0036156F">
            <w:pPr>
              <w:pStyle w:val="TAL"/>
              <w:rPr>
                <w:b/>
                <w:i/>
              </w:rPr>
            </w:pPr>
            <w:r w:rsidRPr="009C1E68">
              <w:t xml:space="preserve">A UE supporting this feature shall also indicate support of </w:t>
            </w:r>
            <w:r w:rsidRPr="009C1E68">
              <w:rPr>
                <w:i/>
              </w:rPr>
              <w:t>sps-Multicast-r17</w:t>
            </w:r>
            <w:r w:rsidRPr="009C1E68">
              <w:t>.</w:t>
            </w:r>
          </w:p>
        </w:tc>
        <w:tc>
          <w:tcPr>
            <w:tcW w:w="709" w:type="dxa"/>
          </w:tcPr>
          <w:p w14:paraId="7FC7D284" w14:textId="77777777" w:rsidR="00DA4214" w:rsidRPr="009C1E68" w:rsidRDefault="00DA4214" w:rsidP="0036156F">
            <w:pPr>
              <w:pStyle w:val="TAL"/>
              <w:jc w:val="center"/>
            </w:pPr>
            <w:r w:rsidRPr="009C1E68">
              <w:t>BC</w:t>
            </w:r>
          </w:p>
        </w:tc>
        <w:tc>
          <w:tcPr>
            <w:tcW w:w="567" w:type="dxa"/>
          </w:tcPr>
          <w:p w14:paraId="2FE40EEF" w14:textId="77777777" w:rsidR="00DA4214" w:rsidRPr="009C1E68" w:rsidRDefault="00DA4214" w:rsidP="0036156F">
            <w:pPr>
              <w:pStyle w:val="TAL"/>
              <w:jc w:val="center"/>
            </w:pPr>
            <w:r w:rsidRPr="009C1E68">
              <w:t>No</w:t>
            </w:r>
          </w:p>
        </w:tc>
        <w:tc>
          <w:tcPr>
            <w:tcW w:w="709" w:type="dxa"/>
          </w:tcPr>
          <w:p w14:paraId="5B1DBFC3" w14:textId="77777777" w:rsidR="00DA4214" w:rsidRPr="009C1E68" w:rsidRDefault="00DA4214" w:rsidP="0036156F">
            <w:pPr>
              <w:pStyle w:val="TAL"/>
              <w:jc w:val="center"/>
              <w:rPr>
                <w:bCs/>
                <w:iCs/>
              </w:rPr>
            </w:pPr>
            <w:r w:rsidRPr="009C1E68">
              <w:rPr>
                <w:bCs/>
                <w:iCs/>
              </w:rPr>
              <w:t>N/A</w:t>
            </w:r>
          </w:p>
        </w:tc>
        <w:tc>
          <w:tcPr>
            <w:tcW w:w="728" w:type="dxa"/>
          </w:tcPr>
          <w:p w14:paraId="1F528CFC" w14:textId="77777777" w:rsidR="00DA4214" w:rsidRPr="009C1E68" w:rsidRDefault="00DA4214" w:rsidP="0036156F">
            <w:pPr>
              <w:pStyle w:val="TAL"/>
              <w:jc w:val="center"/>
              <w:rPr>
                <w:bCs/>
                <w:iCs/>
              </w:rPr>
            </w:pPr>
            <w:r w:rsidRPr="009C1E68">
              <w:rPr>
                <w:bCs/>
                <w:iCs/>
              </w:rPr>
              <w:t>N/A</w:t>
            </w:r>
          </w:p>
        </w:tc>
      </w:tr>
      <w:tr w:rsidR="00DA4214" w:rsidRPr="009C1E68" w:rsidDel="00172633" w14:paraId="56EF9A44" w14:textId="77777777" w:rsidTr="0036156F">
        <w:trPr>
          <w:cantSplit/>
          <w:tblHeader/>
        </w:trPr>
        <w:tc>
          <w:tcPr>
            <w:tcW w:w="6917" w:type="dxa"/>
          </w:tcPr>
          <w:p w14:paraId="78D10C7C" w14:textId="77777777" w:rsidR="00DA4214" w:rsidRPr="009C1E68" w:rsidRDefault="00DA4214" w:rsidP="0036156F">
            <w:pPr>
              <w:pStyle w:val="TAL"/>
              <w:rPr>
                <w:b/>
                <w:i/>
              </w:rPr>
            </w:pPr>
            <w:r w:rsidRPr="009C1E68">
              <w:rPr>
                <w:b/>
                <w:i/>
              </w:rPr>
              <w:t>beamManagementType-r16</w:t>
            </w:r>
            <w:r w:rsidRPr="009C1E68">
              <w:rPr>
                <w:b/>
                <w:bCs/>
                <w:i/>
                <w:iCs/>
                <w:szCs w:val="18"/>
              </w:rPr>
              <w:t>, beamManagementType-CBM-r17</w:t>
            </w:r>
          </w:p>
          <w:p w14:paraId="06D8E710" w14:textId="77777777" w:rsidR="00DA4214" w:rsidRPr="009C1E68" w:rsidRDefault="00DA4214" w:rsidP="0036156F">
            <w:pPr>
              <w:pStyle w:val="TAL"/>
              <w:rPr>
                <w:bCs/>
                <w:iCs/>
              </w:rPr>
            </w:pPr>
            <w:r w:rsidRPr="009C1E68">
              <w:rPr>
                <w:bCs/>
                <w:iCs/>
              </w:rPr>
              <w:t>Indicates the supported beam management type for inter-band CA within FR2. Beam management type can be independent beam management (IBM) or common beam management (CBM).</w:t>
            </w:r>
            <w:r w:rsidRPr="009C1E68">
              <w:rPr>
                <w:szCs w:val="18"/>
              </w:rPr>
              <w:t xml:space="preserve"> The UE can support independent beam management (IBM) only or common beam management (CBM) only or both.</w:t>
            </w:r>
          </w:p>
          <w:p w14:paraId="4A250796" w14:textId="77777777" w:rsidR="00DA4214" w:rsidRPr="009C1E68" w:rsidRDefault="00DA4214" w:rsidP="0036156F">
            <w:pPr>
              <w:pStyle w:val="TAL"/>
            </w:pPr>
          </w:p>
          <w:p w14:paraId="09A0D6DE" w14:textId="77777777" w:rsidR="00DA4214" w:rsidRPr="009C1E68" w:rsidRDefault="00DA4214" w:rsidP="0036156F">
            <w:pPr>
              <w:pStyle w:val="TAN"/>
              <w:rPr>
                <w:b/>
                <w:i/>
              </w:rPr>
            </w:pPr>
            <w:r w:rsidRPr="009C1E68">
              <w:t>NOTE:</w:t>
            </w:r>
            <w:r w:rsidRPr="009C1E68">
              <w:tab/>
            </w:r>
            <w:r w:rsidRPr="009C1E68">
              <w:rPr>
                <w:i/>
              </w:rPr>
              <w:t>beamManagementType-CBM-r17</w:t>
            </w:r>
            <w:r w:rsidRPr="009C1E68">
              <w:t xml:space="preserve"> is only applicable to the band combinations with 2 bands.</w:t>
            </w:r>
          </w:p>
        </w:tc>
        <w:tc>
          <w:tcPr>
            <w:tcW w:w="709" w:type="dxa"/>
          </w:tcPr>
          <w:p w14:paraId="7A5FC029" w14:textId="77777777" w:rsidR="00DA4214" w:rsidRPr="009C1E68" w:rsidRDefault="00DA4214" w:rsidP="0036156F">
            <w:pPr>
              <w:pStyle w:val="TAL"/>
              <w:jc w:val="center"/>
            </w:pPr>
            <w:r w:rsidRPr="009C1E68">
              <w:t>BC</w:t>
            </w:r>
          </w:p>
        </w:tc>
        <w:tc>
          <w:tcPr>
            <w:tcW w:w="567" w:type="dxa"/>
          </w:tcPr>
          <w:p w14:paraId="465BE9F8" w14:textId="77777777" w:rsidR="00DA4214" w:rsidRPr="009C1E68" w:rsidRDefault="00DA4214" w:rsidP="0036156F">
            <w:pPr>
              <w:pStyle w:val="TAL"/>
              <w:jc w:val="center"/>
            </w:pPr>
            <w:r w:rsidRPr="009C1E68">
              <w:t>Yes</w:t>
            </w:r>
          </w:p>
        </w:tc>
        <w:tc>
          <w:tcPr>
            <w:tcW w:w="709" w:type="dxa"/>
          </w:tcPr>
          <w:p w14:paraId="4F2B9959" w14:textId="77777777" w:rsidR="00DA4214" w:rsidRPr="009C1E68" w:rsidRDefault="00DA4214" w:rsidP="0036156F">
            <w:pPr>
              <w:pStyle w:val="TAL"/>
              <w:jc w:val="center"/>
            </w:pPr>
            <w:r w:rsidRPr="009C1E68">
              <w:rPr>
                <w:bCs/>
                <w:iCs/>
              </w:rPr>
              <w:t>TDD only</w:t>
            </w:r>
          </w:p>
        </w:tc>
        <w:tc>
          <w:tcPr>
            <w:tcW w:w="728" w:type="dxa"/>
          </w:tcPr>
          <w:p w14:paraId="56A6C565" w14:textId="77777777" w:rsidR="00DA4214" w:rsidRPr="009C1E68" w:rsidRDefault="00DA4214" w:rsidP="0036156F">
            <w:pPr>
              <w:pStyle w:val="TAL"/>
              <w:jc w:val="center"/>
            </w:pPr>
            <w:r w:rsidRPr="009C1E68">
              <w:rPr>
                <w:bCs/>
                <w:iCs/>
              </w:rPr>
              <w:t>FR2 only</w:t>
            </w:r>
          </w:p>
        </w:tc>
      </w:tr>
      <w:tr w:rsidR="00DA4214" w:rsidRPr="009C1E68" w:rsidDel="00172633" w14:paraId="2157CF54" w14:textId="77777777" w:rsidTr="0036156F">
        <w:trPr>
          <w:cantSplit/>
          <w:tblHeader/>
        </w:trPr>
        <w:tc>
          <w:tcPr>
            <w:tcW w:w="6917" w:type="dxa"/>
          </w:tcPr>
          <w:p w14:paraId="40FE1618" w14:textId="77777777" w:rsidR="00DA4214" w:rsidRPr="009C1E68" w:rsidRDefault="00DA4214" w:rsidP="0036156F">
            <w:pPr>
              <w:pStyle w:val="TAL"/>
              <w:rPr>
                <w:b/>
                <w:i/>
              </w:rPr>
            </w:pPr>
            <w:r w:rsidRPr="009C1E68">
              <w:rPr>
                <w:b/>
                <w:i/>
              </w:rPr>
              <w:t>blindDetectFactor-r16</w:t>
            </w:r>
          </w:p>
          <w:p w14:paraId="6EA26611" w14:textId="77777777" w:rsidR="00DA4214" w:rsidRPr="009C1E68" w:rsidRDefault="00DA4214" w:rsidP="0036156F">
            <w:pPr>
              <w:pStyle w:val="TAL"/>
              <w:rPr>
                <w:bCs/>
                <w:iCs/>
              </w:rPr>
            </w:pPr>
            <w:r w:rsidRPr="009C1E68">
              <w:rPr>
                <w:bCs/>
                <w:iCs/>
              </w:rPr>
              <w:t>Defines the value of factor R for blind detection as specified in Clause 10.1 [11].</w:t>
            </w:r>
          </w:p>
          <w:p w14:paraId="673281BA" w14:textId="77777777" w:rsidR="00DA4214" w:rsidRPr="009C1E68" w:rsidDel="00172633" w:rsidRDefault="00DA4214" w:rsidP="0036156F">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17A7979C" w14:textId="77777777" w:rsidR="00DA4214" w:rsidRPr="009C1E68" w:rsidDel="00172633" w:rsidRDefault="00DA4214" w:rsidP="0036156F">
            <w:pPr>
              <w:pStyle w:val="TAL"/>
              <w:jc w:val="center"/>
            </w:pPr>
            <w:r w:rsidRPr="009C1E68">
              <w:t>BC</w:t>
            </w:r>
          </w:p>
        </w:tc>
        <w:tc>
          <w:tcPr>
            <w:tcW w:w="567" w:type="dxa"/>
          </w:tcPr>
          <w:p w14:paraId="137009C0" w14:textId="77777777" w:rsidR="00DA4214" w:rsidRPr="009C1E68" w:rsidDel="00172633" w:rsidRDefault="00DA4214" w:rsidP="0036156F">
            <w:pPr>
              <w:pStyle w:val="TAL"/>
              <w:jc w:val="center"/>
            </w:pPr>
            <w:r w:rsidRPr="009C1E68">
              <w:t>No</w:t>
            </w:r>
          </w:p>
        </w:tc>
        <w:tc>
          <w:tcPr>
            <w:tcW w:w="709" w:type="dxa"/>
          </w:tcPr>
          <w:p w14:paraId="4C32C891" w14:textId="77777777" w:rsidR="00DA4214" w:rsidRPr="009C1E68" w:rsidDel="00172633" w:rsidRDefault="00DA4214" w:rsidP="0036156F">
            <w:pPr>
              <w:pStyle w:val="TAL"/>
              <w:jc w:val="center"/>
              <w:rPr>
                <w:bCs/>
                <w:iCs/>
              </w:rPr>
            </w:pPr>
            <w:r w:rsidRPr="009C1E68">
              <w:t>N/A</w:t>
            </w:r>
          </w:p>
        </w:tc>
        <w:tc>
          <w:tcPr>
            <w:tcW w:w="728" w:type="dxa"/>
          </w:tcPr>
          <w:p w14:paraId="534536E5" w14:textId="77777777" w:rsidR="00DA4214" w:rsidRPr="009C1E68" w:rsidDel="00172633" w:rsidRDefault="00DA4214" w:rsidP="0036156F">
            <w:pPr>
              <w:pStyle w:val="TAL"/>
              <w:jc w:val="center"/>
              <w:rPr>
                <w:bCs/>
                <w:iCs/>
              </w:rPr>
            </w:pPr>
            <w:r w:rsidRPr="009C1E68">
              <w:t>N/A</w:t>
            </w:r>
          </w:p>
        </w:tc>
      </w:tr>
      <w:tr w:rsidR="00DA4214" w:rsidRPr="009C1E68" w:rsidDel="00172633" w14:paraId="48C9A828" w14:textId="77777777" w:rsidTr="0036156F">
        <w:trPr>
          <w:cantSplit/>
          <w:tblHeader/>
        </w:trPr>
        <w:tc>
          <w:tcPr>
            <w:tcW w:w="6917" w:type="dxa"/>
          </w:tcPr>
          <w:p w14:paraId="40B97EB7" w14:textId="77777777" w:rsidR="00DA4214" w:rsidRPr="009C1E68" w:rsidRDefault="00DA4214" w:rsidP="0036156F">
            <w:pPr>
              <w:pStyle w:val="TAL"/>
              <w:rPr>
                <w:b/>
                <w:bCs/>
                <w:i/>
                <w:iCs/>
              </w:rPr>
            </w:pPr>
            <w:r w:rsidRPr="009C1E68">
              <w:rPr>
                <w:b/>
                <w:bCs/>
                <w:i/>
                <w:iCs/>
              </w:rPr>
              <w:t>codebookComboParametersAdditionPerBC-r16</w:t>
            </w:r>
          </w:p>
          <w:p w14:paraId="273F0AF9" w14:textId="77777777" w:rsidR="00DA4214" w:rsidRPr="009C1E68" w:rsidRDefault="00DA4214" w:rsidP="0036156F">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mixed codebook types</w:t>
            </w:r>
            <w:r w:rsidRPr="009C1E68">
              <w:t xml:space="preserve">. For mixed codebook types, UE reports support active CSI-RS resources and ports for up to 4 mixed codebook combinations in any slot. The following parameters are included in </w:t>
            </w:r>
            <w:proofErr w:type="spellStart"/>
            <w:r w:rsidRPr="009C1E68">
              <w:rPr>
                <w:i/>
              </w:rPr>
              <w:t>codebookVariantsList</w:t>
            </w:r>
            <w:proofErr w:type="spellEnd"/>
            <w:r w:rsidRPr="009C1E68">
              <w:t xml:space="preserve"> for each code book type:</w:t>
            </w:r>
          </w:p>
          <w:p w14:paraId="3894B9C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3CA8513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2040E58E"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74B33700" w14:textId="77777777" w:rsidR="00DA4214" w:rsidRPr="009C1E68" w:rsidRDefault="00DA4214" w:rsidP="0036156F">
            <w:pPr>
              <w:pStyle w:val="TAL"/>
              <w:rPr>
                <w:b/>
                <w:i/>
              </w:rPr>
            </w:pPr>
            <w:r w:rsidRPr="009C1E68">
              <w:t xml:space="preserve">For each band in a band combination, supported values for these three parameters are determined in conjunction with </w:t>
            </w:r>
            <w:r w:rsidRPr="009C1E68">
              <w:rPr>
                <w:i/>
                <w:iCs/>
              </w:rPr>
              <w:t xml:space="preserve">codebookComboParametersAddition-r16 </w:t>
            </w:r>
            <w:r w:rsidRPr="009C1E68">
              <w:t xml:space="preserve">reported in </w:t>
            </w:r>
            <w:r w:rsidRPr="009C1E68">
              <w:rPr>
                <w:i/>
              </w:rPr>
              <w:t>MIMO-</w:t>
            </w:r>
            <w:proofErr w:type="spellStart"/>
            <w:r w:rsidRPr="009C1E68">
              <w:rPr>
                <w:i/>
              </w:rPr>
              <w:t>ParametersPerBand</w:t>
            </w:r>
            <w:proofErr w:type="spellEnd"/>
            <w:r w:rsidRPr="009C1E68">
              <w:t>.</w:t>
            </w:r>
          </w:p>
        </w:tc>
        <w:tc>
          <w:tcPr>
            <w:tcW w:w="709" w:type="dxa"/>
          </w:tcPr>
          <w:p w14:paraId="1A51E09B" w14:textId="77777777" w:rsidR="00DA4214" w:rsidRPr="009C1E68" w:rsidRDefault="00DA4214" w:rsidP="0036156F">
            <w:pPr>
              <w:pStyle w:val="TAL"/>
              <w:jc w:val="center"/>
            </w:pPr>
            <w:r w:rsidRPr="009C1E68">
              <w:t>BC</w:t>
            </w:r>
          </w:p>
        </w:tc>
        <w:tc>
          <w:tcPr>
            <w:tcW w:w="567" w:type="dxa"/>
          </w:tcPr>
          <w:p w14:paraId="52225979" w14:textId="77777777" w:rsidR="00DA4214" w:rsidRPr="009C1E68" w:rsidRDefault="00DA4214" w:rsidP="0036156F">
            <w:pPr>
              <w:pStyle w:val="TAL"/>
              <w:jc w:val="center"/>
            </w:pPr>
            <w:r w:rsidRPr="009C1E68">
              <w:t>No</w:t>
            </w:r>
          </w:p>
        </w:tc>
        <w:tc>
          <w:tcPr>
            <w:tcW w:w="709" w:type="dxa"/>
          </w:tcPr>
          <w:p w14:paraId="0ACF5585" w14:textId="77777777" w:rsidR="00DA4214" w:rsidRPr="009C1E68" w:rsidRDefault="00DA4214" w:rsidP="0036156F">
            <w:pPr>
              <w:pStyle w:val="TAL"/>
              <w:jc w:val="center"/>
            </w:pPr>
            <w:r w:rsidRPr="009C1E68">
              <w:rPr>
                <w:bCs/>
                <w:iCs/>
              </w:rPr>
              <w:t>N/A</w:t>
            </w:r>
          </w:p>
        </w:tc>
        <w:tc>
          <w:tcPr>
            <w:tcW w:w="728" w:type="dxa"/>
          </w:tcPr>
          <w:p w14:paraId="4F108BA2" w14:textId="77777777" w:rsidR="00DA4214" w:rsidRPr="009C1E68" w:rsidRDefault="00DA4214" w:rsidP="0036156F">
            <w:pPr>
              <w:pStyle w:val="TAL"/>
              <w:jc w:val="center"/>
            </w:pPr>
            <w:r w:rsidRPr="009C1E68">
              <w:rPr>
                <w:bCs/>
                <w:iCs/>
              </w:rPr>
              <w:t>N/A</w:t>
            </w:r>
          </w:p>
        </w:tc>
      </w:tr>
      <w:tr w:rsidR="00DA4214" w:rsidRPr="009C1E68" w:rsidDel="00172633" w14:paraId="55C3982D" w14:textId="77777777" w:rsidTr="0036156F">
        <w:trPr>
          <w:cantSplit/>
          <w:tblHeader/>
        </w:trPr>
        <w:tc>
          <w:tcPr>
            <w:tcW w:w="6917" w:type="dxa"/>
          </w:tcPr>
          <w:p w14:paraId="7B44EC5B" w14:textId="77777777" w:rsidR="00DA4214" w:rsidRPr="009C1E68" w:rsidRDefault="00DA4214" w:rsidP="0036156F">
            <w:pPr>
              <w:pStyle w:val="TAL"/>
              <w:rPr>
                <w:b/>
                <w:bCs/>
                <w:i/>
                <w:iCs/>
              </w:rPr>
            </w:pPr>
            <w:r w:rsidRPr="009C1E68">
              <w:rPr>
                <w:b/>
                <w:bCs/>
                <w:i/>
                <w:iCs/>
              </w:rPr>
              <w:lastRenderedPageBreak/>
              <w:t>codebookParametersAdditionPerBC-r16</w:t>
            </w:r>
          </w:p>
          <w:p w14:paraId="1E2C597E" w14:textId="77777777" w:rsidR="00DA4214" w:rsidRPr="009C1E68" w:rsidRDefault="00DA4214" w:rsidP="0036156F">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additional codebook types</w:t>
            </w:r>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2672091F"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7FD4B5A3"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1E492414"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76F9E276" w14:textId="77777777" w:rsidR="00DA4214" w:rsidRPr="009C1E68" w:rsidRDefault="00DA4214" w:rsidP="0036156F">
            <w:pPr>
              <w:pStyle w:val="TAL"/>
              <w:rPr>
                <w:b/>
                <w:i/>
              </w:rPr>
            </w:pPr>
            <w:r w:rsidRPr="009C1E68">
              <w:t xml:space="preserve">For each band in a band combination, supported values for these three parameters are determined in conjunction with </w:t>
            </w:r>
            <w:r w:rsidRPr="009C1E68">
              <w:rPr>
                <w:i/>
                <w:iCs/>
              </w:rPr>
              <w:t xml:space="preserve">codebookParametersAddition-r16 </w:t>
            </w:r>
            <w:r w:rsidRPr="009C1E68">
              <w:t xml:space="preserve">reported in </w:t>
            </w:r>
            <w:r w:rsidRPr="009C1E68">
              <w:rPr>
                <w:i/>
              </w:rPr>
              <w:t>MIMO-</w:t>
            </w:r>
            <w:proofErr w:type="spellStart"/>
            <w:r w:rsidRPr="009C1E68">
              <w:rPr>
                <w:i/>
              </w:rPr>
              <w:t>ParametersPerBand</w:t>
            </w:r>
            <w:proofErr w:type="spellEnd"/>
            <w:r w:rsidRPr="009C1E68">
              <w:t>.</w:t>
            </w:r>
          </w:p>
        </w:tc>
        <w:tc>
          <w:tcPr>
            <w:tcW w:w="709" w:type="dxa"/>
          </w:tcPr>
          <w:p w14:paraId="6B71C8D8" w14:textId="77777777" w:rsidR="00DA4214" w:rsidRPr="009C1E68" w:rsidRDefault="00DA4214" w:rsidP="0036156F">
            <w:pPr>
              <w:pStyle w:val="TAL"/>
              <w:jc w:val="center"/>
            </w:pPr>
            <w:r w:rsidRPr="009C1E68">
              <w:t>BC</w:t>
            </w:r>
          </w:p>
        </w:tc>
        <w:tc>
          <w:tcPr>
            <w:tcW w:w="567" w:type="dxa"/>
          </w:tcPr>
          <w:p w14:paraId="0732E99A" w14:textId="77777777" w:rsidR="00DA4214" w:rsidRPr="009C1E68" w:rsidRDefault="00DA4214" w:rsidP="0036156F">
            <w:pPr>
              <w:pStyle w:val="TAL"/>
              <w:jc w:val="center"/>
            </w:pPr>
            <w:r w:rsidRPr="009C1E68">
              <w:t>No</w:t>
            </w:r>
          </w:p>
        </w:tc>
        <w:tc>
          <w:tcPr>
            <w:tcW w:w="709" w:type="dxa"/>
          </w:tcPr>
          <w:p w14:paraId="47387869" w14:textId="77777777" w:rsidR="00DA4214" w:rsidRPr="009C1E68" w:rsidRDefault="00DA4214" w:rsidP="0036156F">
            <w:pPr>
              <w:pStyle w:val="TAL"/>
              <w:jc w:val="center"/>
            </w:pPr>
            <w:r w:rsidRPr="009C1E68">
              <w:rPr>
                <w:bCs/>
                <w:iCs/>
              </w:rPr>
              <w:t>N/A</w:t>
            </w:r>
          </w:p>
        </w:tc>
        <w:tc>
          <w:tcPr>
            <w:tcW w:w="728" w:type="dxa"/>
          </w:tcPr>
          <w:p w14:paraId="5C702836" w14:textId="77777777" w:rsidR="00DA4214" w:rsidRPr="009C1E68" w:rsidRDefault="00DA4214" w:rsidP="0036156F">
            <w:pPr>
              <w:pStyle w:val="TAL"/>
              <w:jc w:val="center"/>
            </w:pPr>
            <w:r w:rsidRPr="009C1E68">
              <w:rPr>
                <w:bCs/>
                <w:iCs/>
              </w:rPr>
              <w:t>N/A</w:t>
            </w:r>
          </w:p>
        </w:tc>
      </w:tr>
      <w:tr w:rsidR="00DA4214" w:rsidRPr="009C1E68" w:rsidDel="00172633" w14:paraId="0EAB287C" w14:textId="77777777" w:rsidTr="0036156F">
        <w:trPr>
          <w:cantSplit/>
          <w:tblHeader/>
        </w:trPr>
        <w:tc>
          <w:tcPr>
            <w:tcW w:w="6917" w:type="dxa"/>
          </w:tcPr>
          <w:p w14:paraId="4BB1DA27" w14:textId="77777777" w:rsidR="00DA4214" w:rsidRPr="009C1E68" w:rsidRDefault="00DA4214" w:rsidP="0036156F">
            <w:pPr>
              <w:pStyle w:val="TAL"/>
              <w:rPr>
                <w:rFonts w:cs="Arial"/>
                <w:b/>
                <w:bCs/>
                <w:i/>
                <w:iCs/>
                <w:szCs w:val="18"/>
              </w:rPr>
            </w:pPr>
            <w:r w:rsidRPr="009C1E68">
              <w:rPr>
                <w:rFonts w:cs="Arial"/>
                <w:b/>
                <w:bCs/>
                <w:i/>
                <w:iCs/>
                <w:szCs w:val="18"/>
              </w:rPr>
              <w:t>codebookParametersfetype2perBC-r17</w:t>
            </w:r>
          </w:p>
          <w:p w14:paraId="010AE1EA" w14:textId="77777777" w:rsidR="00DA4214" w:rsidRPr="009C1E68" w:rsidRDefault="00DA4214" w:rsidP="0036156F">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additional codebook types</w:t>
            </w:r>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19897606"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49817782"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06D28578"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5556F01C" w14:textId="77777777" w:rsidR="00DA4214" w:rsidRPr="009C1E68" w:rsidRDefault="00DA4214" w:rsidP="0036156F">
            <w:pPr>
              <w:pStyle w:val="TAL"/>
            </w:pPr>
            <w:r w:rsidRPr="009C1E68">
              <w:t xml:space="preserve">For each band in a band combination, supported values for these three parameters are determined in conjunction with </w:t>
            </w:r>
            <w:r w:rsidRPr="009C1E68">
              <w:rPr>
                <w:rFonts w:cs="Arial"/>
                <w:i/>
                <w:iCs/>
                <w:szCs w:val="18"/>
              </w:rPr>
              <w:t xml:space="preserve">CodebookParametersfetyp2-r17 </w:t>
            </w:r>
            <w:r w:rsidRPr="009C1E68">
              <w:t xml:space="preserve">reported in </w:t>
            </w:r>
            <w:r w:rsidRPr="009C1E68">
              <w:rPr>
                <w:i/>
              </w:rPr>
              <w:t>MIMO-</w:t>
            </w:r>
            <w:proofErr w:type="spellStart"/>
            <w:r w:rsidRPr="009C1E68">
              <w:rPr>
                <w:i/>
              </w:rPr>
              <w:t>ParametersPerBand</w:t>
            </w:r>
            <w:proofErr w:type="spellEnd"/>
            <w:r w:rsidRPr="009C1E68">
              <w:t>.</w:t>
            </w:r>
          </w:p>
          <w:p w14:paraId="03463FC3" w14:textId="77777777" w:rsidR="00DA4214" w:rsidRPr="009C1E68" w:rsidRDefault="00DA4214" w:rsidP="0036156F">
            <w:pPr>
              <w:pStyle w:val="TAL"/>
            </w:pPr>
          </w:p>
          <w:p w14:paraId="3908CA4C" w14:textId="77777777" w:rsidR="00DA4214" w:rsidRPr="009C1E68" w:rsidRDefault="00DA4214" w:rsidP="0036156F">
            <w:pPr>
              <w:pStyle w:val="TAL"/>
            </w:pPr>
            <w:r w:rsidRPr="009C1E68">
              <w:rPr>
                <w:iCs/>
              </w:rPr>
              <w:t xml:space="preserve">For </w:t>
            </w:r>
            <w:proofErr w:type="spellStart"/>
            <w:r w:rsidRPr="009C1E68">
              <w:rPr>
                <w:rFonts w:cs="Arial"/>
                <w:i/>
                <w:szCs w:val="18"/>
              </w:rPr>
              <w:t>codebookVariantsList</w:t>
            </w:r>
            <w:proofErr w:type="spellEnd"/>
            <w:r w:rsidRPr="009C1E68">
              <w:t xml:space="preserve"> related to the </w:t>
            </w:r>
            <w:proofErr w:type="spellStart"/>
            <w:r w:rsidRPr="009C1E68">
              <w:rPr>
                <w:bCs/>
                <w:iCs/>
              </w:rPr>
              <w:t>FeType</w:t>
            </w:r>
            <w:proofErr w:type="spellEnd"/>
            <w:r w:rsidRPr="009C1E68">
              <w:rPr>
                <w:bCs/>
                <w:iCs/>
              </w:rPr>
              <w:t>-II</w:t>
            </w:r>
            <w:r w:rsidRPr="009C1E68">
              <w:t>:</w:t>
            </w:r>
          </w:p>
          <w:p w14:paraId="214590C4"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04CF80CE" w14:textId="77777777" w:rsidR="00DA4214" w:rsidRPr="009C1E68" w:rsidRDefault="00DA4214" w:rsidP="0036156F">
            <w:pPr>
              <w:pStyle w:val="B1"/>
              <w:rPr>
                <w:rFonts w:cs="Arial"/>
                <w:b/>
                <w:bCs/>
                <w:i/>
                <w:iCs/>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278D0AE5" w14:textId="77777777" w:rsidR="00DA4214" w:rsidRPr="009C1E68" w:rsidRDefault="00DA4214" w:rsidP="0036156F">
            <w:pPr>
              <w:pStyle w:val="TAL"/>
              <w:jc w:val="center"/>
            </w:pPr>
            <w:r w:rsidRPr="009C1E68">
              <w:rPr>
                <w:rFonts w:cs="Arial"/>
                <w:szCs w:val="18"/>
              </w:rPr>
              <w:t>BC</w:t>
            </w:r>
          </w:p>
        </w:tc>
        <w:tc>
          <w:tcPr>
            <w:tcW w:w="567" w:type="dxa"/>
          </w:tcPr>
          <w:p w14:paraId="68E7C589" w14:textId="77777777" w:rsidR="00DA4214" w:rsidRPr="009C1E68" w:rsidRDefault="00DA4214" w:rsidP="0036156F">
            <w:pPr>
              <w:pStyle w:val="TAL"/>
              <w:jc w:val="center"/>
            </w:pPr>
            <w:r w:rsidRPr="009C1E68">
              <w:rPr>
                <w:rFonts w:cs="Arial"/>
                <w:szCs w:val="18"/>
              </w:rPr>
              <w:t>No</w:t>
            </w:r>
          </w:p>
        </w:tc>
        <w:tc>
          <w:tcPr>
            <w:tcW w:w="709" w:type="dxa"/>
          </w:tcPr>
          <w:p w14:paraId="1E920A83" w14:textId="77777777" w:rsidR="00DA4214" w:rsidRPr="009C1E68" w:rsidRDefault="00DA4214" w:rsidP="0036156F">
            <w:pPr>
              <w:pStyle w:val="TAL"/>
              <w:jc w:val="center"/>
              <w:rPr>
                <w:bCs/>
                <w:iCs/>
              </w:rPr>
            </w:pPr>
            <w:r w:rsidRPr="009C1E68">
              <w:rPr>
                <w:bCs/>
                <w:iCs/>
              </w:rPr>
              <w:t>N/A</w:t>
            </w:r>
          </w:p>
        </w:tc>
        <w:tc>
          <w:tcPr>
            <w:tcW w:w="728" w:type="dxa"/>
          </w:tcPr>
          <w:p w14:paraId="63AA1316" w14:textId="77777777" w:rsidR="00DA4214" w:rsidRPr="009C1E68" w:rsidRDefault="00DA4214" w:rsidP="0036156F">
            <w:pPr>
              <w:pStyle w:val="TAL"/>
              <w:jc w:val="center"/>
              <w:rPr>
                <w:bCs/>
                <w:iCs/>
              </w:rPr>
            </w:pPr>
            <w:r w:rsidRPr="009C1E68">
              <w:rPr>
                <w:bCs/>
                <w:iCs/>
              </w:rPr>
              <w:t>N/A</w:t>
            </w:r>
          </w:p>
        </w:tc>
      </w:tr>
      <w:tr w:rsidR="00DA4214" w:rsidRPr="009C1E68" w:rsidDel="00172633" w14:paraId="76581B65" w14:textId="77777777" w:rsidTr="0036156F">
        <w:trPr>
          <w:cantSplit/>
          <w:tblHeader/>
        </w:trPr>
        <w:tc>
          <w:tcPr>
            <w:tcW w:w="6917" w:type="dxa"/>
          </w:tcPr>
          <w:p w14:paraId="573CC954" w14:textId="77777777" w:rsidR="00DA4214" w:rsidRPr="009C1E68" w:rsidRDefault="00DA4214" w:rsidP="0036156F">
            <w:pPr>
              <w:keepNext/>
              <w:keepLines/>
              <w:spacing w:after="0"/>
              <w:rPr>
                <w:rFonts w:ascii="Arial" w:hAnsi="Arial"/>
                <w:b/>
                <w:i/>
                <w:sz w:val="18"/>
              </w:rPr>
            </w:pPr>
            <w:r w:rsidRPr="009C1E68">
              <w:rPr>
                <w:rFonts w:ascii="Arial" w:hAnsi="Arial"/>
                <w:b/>
                <w:i/>
                <w:sz w:val="18"/>
              </w:rPr>
              <w:lastRenderedPageBreak/>
              <w:t>codebookComboParameterMixedTypePerBC-r17</w:t>
            </w:r>
          </w:p>
          <w:p w14:paraId="520482C4" w14:textId="77777777" w:rsidR="00DA4214" w:rsidRPr="009C1E68" w:rsidRDefault="00DA4214" w:rsidP="0036156F">
            <w:pPr>
              <w:pStyle w:val="TAL"/>
            </w:pPr>
            <w:r w:rsidRPr="009C1E6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2197E96" w14:textId="77777777" w:rsidR="00DA4214" w:rsidRPr="009C1E68" w:rsidRDefault="00DA4214" w:rsidP="0036156F">
            <w:pPr>
              <w:pStyle w:val="TAL"/>
            </w:pPr>
          </w:p>
          <w:p w14:paraId="7719EAC0"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 xml:space="preserve">{Type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384FB2AC"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6486521D"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10091661"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47AC33AC"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4471C4F"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type1SP-eType2R1-feType2-PS-M1-r17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2715DFD6"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type1SP-eType2R1-feType2-PS-M2R1-r17 </w:t>
            </w:r>
            <w:r w:rsidRPr="009C1E68">
              <w:rPr>
                <w:rFonts w:ascii="Arial" w:hAnsi="Arial" w:cs="Arial"/>
                <w:sz w:val="18"/>
                <w:szCs w:val="18"/>
              </w:rPr>
              <w:t>indicates {Type 1 Single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0D38E61E"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5AE0CA6A"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7CC22337"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3ECDE599"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BEDF8B8"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736B9863"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type1MP-eType2R1-feType2-PS-M1-r17</w:t>
            </w:r>
            <w:r w:rsidRPr="009C1E68">
              <w:rPr>
                <w:rFonts w:ascii="Arial" w:hAnsi="Arial" w:cs="Arial"/>
                <w:sz w:val="18"/>
                <w:szCs w:val="18"/>
              </w:rPr>
              <w:t xml:space="preserve"> indicates {Type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01C1FD63"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type1MP-eType2R1-feType2-PS-M2R1-r17 </w:t>
            </w:r>
            <w:r w:rsidRPr="009C1E68">
              <w:rPr>
                <w:rFonts w:ascii="Arial" w:hAnsi="Arial" w:cs="Arial"/>
                <w:sz w:val="18"/>
                <w:szCs w:val="18"/>
              </w:rPr>
              <w:t>indicates {Type 1 Multi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0A227657" w14:textId="77777777" w:rsidR="00DA4214" w:rsidRPr="009C1E68" w:rsidRDefault="00DA4214" w:rsidP="0036156F">
            <w:pPr>
              <w:pStyle w:val="TAL"/>
            </w:pPr>
          </w:p>
          <w:p w14:paraId="6722A3FF" w14:textId="77777777" w:rsidR="00DA4214" w:rsidRPr="009C1E68" w:rsidRDefault="00DA4214" w:rsidP="0036156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36FA6DE8"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r w:rsidRPr="009C1E68">
              <w:t xml:space="preserve"> </w:t>
            </w:r>
            <w:r w:rsidRPr="009C1E68">
              <w:rPr>
                <w:rFonts w:ascii="Arial" w:hAnsi="Arial" w:cs="Arial"/>
                <w:sz w:val="18"/>
                <w:szCs w:val="18"/>
              </w:rPr>
              <w:t>with the minimum value of 'p4'.</w:t>
            </w:r>
          </w:p>
          <w:p w14:paraId="405726A3"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r w:rsidRPr="009C1E68">
              <w:t xml:space="preserve"> </w:t>
            </w:r>
            <w:r w:rsidRPr="009C1E68">
              <w:rPr>
                <w:rFonts w:ascii="Arial" w:hAnsi="Arial" w:cs="Arial"/>
                <w:sz w:val="18"/>
                <w:szCs w:val="18"/>
              </w:rPr>
              <w:t>with the minimum value of 4.</w:t>
            </w:r>
          </w:p>
          <w:p w14:paraId="6A720E62"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349EB745" w14:textId="77777777" w:rsidR="00DA4214" w:rsidRPr="009C1E68" w:rsidRDefault="00DA4214" w:rsidP="0036156F">
            <w:pPr>
              <w:pStyle w:val="B1"/>
              <w:spacing w:after="0"/>
              <w:rPr>
                <w:rFonts w:ascii="Arial" w:hAnsi="Arial" w:cs="Arial"/>
                <w:sz w:val="18"/>
                <w:szCs w:val="18"/>
              </w:rPr>
            </w:pPr>
          </w:p>
          <w:p w14:paraId="47E99A99" w14:textId="77777777" w:rsidR="00DA4214" w:rsidRPr="009C1E68" w:rsidRDefault="00DA4214" w:rsidP="0036156F">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 xml:space="preserve">fetype2basic-r17, etype2R1-r16, </w:t>
            </w:r>
            <w:proofErr w:type="spellStart"/>
            <w:r w:rsidRPr="009C1E68">
              <w:rPr>
                <w:rFonts w:cs="Arial"/>
                <w:i/>
                <w:iCs/>
                <w:szCs w:val="18"/>
              </w:rPr>
              <w:t>codebookParameters</w:t>
            </w:r>
            <w:proofErr w:type="spellEnd"/>
            <w:r w:rsidRPr="009C1E68">
              <w:rPr>
                <w:rFonts w:cs="Arial"/>
                <w:i/>
                <w:iCs/>
                <w:szCs w:val="18"/>
              </w:rPr>
              <w:t xml:space="preserve"> (type1-singlePanel, type1-multiPanel, type2), fetype2R1-r17, fetype2R2-r17.</w:t>
            </w:r>
          </w:p>
        </w:tc>
        <w:tc>
          <w:tcPr>
            <w:tcW w:w="709" w:type="dxa"/>
          </w:tcPr>
          <w:p w14:paraId="67DCB2D3"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8C5414A"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6266784A" w14:textId="77777777" w:rsidR="00DA4214" w:rsidRPr="009C1E68" w:rsidRDefault="00DA4214" w:rsidP="0036156F">
            <w:pPr>
              <w:pStyle w:val="TAL"/>
              <w:jc w:val="center"/>
              <w:rPr>
                <w:bCs/>
                <w:iCs/>
              </w:rPr>
            </w:pPr>
            <w:r w:rsidRPr="009C1E68">
              <w:rPr>
                <w:bCs/>
                <w:iCs/>
              </w:rPr>
              <w:t>N/A</w:t>
            </w:r>
          </w:p>
        </w:tc>
        <w:tc>
          <w:tcPr>
            <w:tcW w:w="728" w:type="dxa"/>
          </w:tcPr>
          <w:p w14:paraId="1021A8DF" w14:textId="77777777" w:rsidR="00DA4214" w:rsidRPr="009C1E68" w:rsidRDefault="00DA4214" w:rsidP="0036156F">
            <w:pPr>
              <w:pStyle w:val="TAL"/>
              <w:jc w:val="center"/>
              <w:rPr>
                <w:bCs/>
                <w:iCs/>
              </w:rPr>
            </w:pPr>
            <w:r w:rsidRPr="009C1E68">
              <w:rPr>
                <w:bCs/>
                <w:iCs/>
              </w:rPr>
              <w:t>N/A</w:t>
            </w:r>
          </w:p>
        </w:tc>
      </w:tr>
      <w:tr w:rsidR="00DA4214" w:rsidRPr="009C1E68" w:rsidDel="00172633" w14:paraId="2F50508D" w14:textId="77777777" w:rsidTr="0036156F">
        <w:trPr>
          <w:cantSplit/>
          <w:tblHeader/>
        </w:trPr>
        <w:tc>
          <w:tcPr>
            <w:tcW w:w="6917" w:type="dxa"/>
          </w:tcPr>
          <w:p w14:paraId="2D1FEE39" w14:textId="77777777" w:rsidR="00DA4214" w:rsidRPr="009C1E68" w:rsidRDefault="00DA4214" w:rsidP="0036156F">
            <w:pPr>
              <w:pStyle w:val="TAL"/>
              <w:rPr>
                <w:rFonts w:cs="Arial"/>
                <w:b/>
                <w:bCs/>
                <w:i/>
                <w:iCs/>
                <w:szCs w:val="18"/>
                <w:lang w:eastAsia="en-GB"/>
              </w:rPr>
            </w:pPr>
            <w:r w:rsidRPr="009C1E68">
              <w:rPr>
                <w:rFonts w:cs="Arial"/>
                <w:b/>
                <w:bCs/>
                <w:i/>
                <w:iCs/>
                <w:szCs w:val="18"/>
                <w:lang w:eastAsia="en-GB"/>
              </w:rPr>
              <w:lastRenderedPageBreak/>
              <w:t>codebookComboParameterMultiTRP-PerBC-r17</w:t>
            </w:r>
          </w:p>
          <w:p w14:paraId="3D02D65A" w14:textId="77777777" w:rsidR="00DA4214" w:rsidRPr="009C1E68" w:rsidRDefault="00DA4214" w:rsidP="0036156F">
            <w:pPr>
              <w:pStyle w:val="TAL"/>
            </w:pPr>
            <w:r w:rsidRPr="009C1E68">
              <w:t>Indicates the support of active CSI-RS resources and ports in the presence of multi-TRP CSI.</w:t>
            </w:r>
          </w:p>
          <w:p w14:paraId="30E605C6" w14:textId="77777777" w:rsidR="00DA4214" w:rsidRPr="009C1E68" w:rsidRDefault="00DA4214" w:rsidP="0036156F">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37856EC"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r>
            <w:proofErr w:type="spellStart"/>
            <w:r w:rsidRPr="009C1E68">
              <w:rPr>
                <w:rFonts w:ascii="Arial" w:hAnsi="Arial" w:cs="Arial"/>
                <w:i/>
                <w:iCs/>
                <w:sz w:val="18"/>
                <w:szCs w:val="18"/>
              </w:rPr>
              <w:t>nCJT</w:t>
            </w:r>
            <w:proofErr w:type="spellEnd"/>
            <w:r w:rsidRPr="009C1E68">
              <w:rPr>
                <w:rFonts w:ascii="Arial" w:hAnsi="Arial" w:cs="Arial"/>
                <w:i/>
                <w:iCs/>
                <w:sz w:val="18"/>
                <w:szCs w:val="18"/>
              </w:rPr>
              <w:t xml:space="preserve">-null-null </w:t>
            </w:r>
            <w:r w:rsidRPr="009C1E68">
              <w:rPr>
                <w:rFonts w:ascii="Arial" w:hAnsi="Arial" w:cs="Arial"/>
                <w:sz w:val="18"/>
                <w:szCs w:val="18"/>
              </w:rPr>
              <w:t>indicates {NCJT, NULL, NULL}</w:t>
            </w:r>
          </w:p>
          <w:p w14:paraId="3AAB54FB"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nCJT1SP-null-null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NULL, NULL}</w:t>
            </w:r>
          </w:p>
          <w:p w14:paraId="59E7F254"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p>
          <w:p w14:paraId="324875DB"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p>
          <w:p w14:paraId="20DE1745"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Null}</w:t>
            </w:r>
          </w:p>
          <w:p w14:paraId="032F7B33"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Null}</w:t>
            </w:r>
          </w:p>
          <w:p w14:paraId="4F9611CB"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and port selection, Null}</w:t>
            </w:r>
          </w:p>
          <w:p w14:paraId="4B35706A"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and port selection, Null}</w:t>
            </w:r>
          </w:p>
          <w:p w14:paraId="5C2670EB"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Type 2 with port selection}</w:t>
            </w:r>
          </w:p>
          <w:p w14:paraId="49C6BC1D"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Null}</w:t>
            </w:r>
          </w:p>
          <w:p w14:paraId="682B8F15"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with port selection, Null}</w:t>
            </w:r>
          </w:p>
          <w:p w14:paraId="6A1CFDB4"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753DE3DD"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625B90B1"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6DCAB66E"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14C59BE4"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Type 2 with port selection}</w:t>
            </w:r>
          </w:p>
          <w:p w14:paraId="7BFA2C1A"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 xml:space="preserve">{NCJT,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477ADD14"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4F801704"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7FFFCA9E"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130D0B42"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7675A031"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nCJT-eType2R1-feType2-PS-M1-r17 </w:t>
            </w:r>
            <w:r w:rsidRPr="009C1E68">
              <w:rPr>
                <w:rFonts w:ascii="Arial" w:hAnsi="Arial" w:cs="Arial"/>
                <w:sz w:val="18"/>
                <w:szCs w:val="18"/>
              </w:rPr>
              <w:t xml:space="preserve">indicates {NCJT,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198F6101"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nCJT-eType2R1-feType2-PS-M2R1-r17 </w:t>
            </w:r>
            <w:r w:rsidRPr="009C1E68">
              <w:rPr>
                <w:rFonts w:ascii="Arial" w:hAnsi="Arial" w:cs="Arial"/>
                <w:sz w:val="18"/>
                <w:szCs w:val="18"/>
              </w:rPr>
              <w:t>indicates {NCJT,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2C8917BD"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2260863A"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6C0A2D5E"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5D7B683B" w14:textId="77777777" w:rsidR="00DA4214" w:rsidRPr="009C1E68" w:rsidRDefault="00DA4214"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25A8DA7"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46F920ED"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E70F518" w14:textId="77777777" w:rsidR="00DA4214" w:rsidRPr="009C1E68" w:rsidRDefault="00DA4214"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2E77811F" w14:textId="77777777" w:rsidR="00DA4214" w:rsidRPr="009C1E68" w:rsidRDefault="00DA4214" w:rsidP="0036156F">
            <w:pPr>
              <w:pStyle w:val="TAL"/>
            </w:pPr>
          </w:p>
          <w:p w14:paraId="39A14F37" w14:textId="77777777" w:rsidR="00DA4214" w:rsidRPr="009C1E68" w:rsidRDefault="00DA4214" w:rsidP="0036156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7C68B95C"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p>
          <w:p w14:paraId="589BEA18"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p>
          <w:p w14:paraId="7070754E" w14:textId="77777777" w:rsidR="00DA4214" w:rsidRPr="009C1E68" w:rsidRDefault="00DA4214"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25512254" w14:textId="77777777" w:rsidR="00DA4214" w:rsidRPr="009C1E68" w:rsidRDefault="00DA4214" w:rsidP="0036156F">
            <w:pPr>
              <w:pStyle w:val="TAL"/>
            </w:pPr>
          </w:p>
          <w:p w14:paraId="349EC70F" w14:textId="77777777" w:rsidR="00DA4214" w:rsidRPr="009C1E68" w:rsidRDefault="00DA4214" w:rsidP="0036156F">
            <w:pPr>
              <w:pStyle w:val="TAN"/>
            </w:pPr>
            <w:r w:rsidRPr="009C1E68">
              <w:t>NOTE 1:</w:t>
            </w:r>
            <w:r w:rsidRPr="009C1E68">
              <w:rPr>
                <w:rFonts w:cs="Arial"/>
                <w:i/>
                <w:iCs/>
                <w:szCs w:val="18"/>
              </w:rPr>
              <w:tab/>
            </w:r>
            <w:r w:rsidRPr="009C1E68">
              <w:t xml:space="preserve">A CMR pair configured for NCJT will be counted as two activated resources, a CMR configured for </w:t>
            </w:r>
            <w:proofErr w:type="spellStart"/>
            <w:r w:rsidRPr="009C1E68">
              <w:t>sTRP</w:t>
            </w:r>
            <w:proofErr w:type="spellEnd"/>
            <w:r w:rsidRPr="009C1E68">
              <w:t xml:space="preserve"> will be counted as one activated resource for a triplet.</w:t>
            </w:r>
          </w:p>
          <w:p w14:paraId="4A475C6C" w14:textId="77777777" w:rsidR="00DA4214" w:rsidRPr="009C1E68" w:rsidRDefault="00DA4214" w:rsidP="0036156F">
            <w:pPr>
              <w:pStyle w:val="TAN"/>
            </w:pPr>
            <w:r w:rsidRPr="009C1E68">
              <w:t>NOTE2:</w:t>
            </w:r>
            <w:r w:rsidRPr="009C1E68">
              <w:rPr>
                <w:rFonts w:cs="Arial"/>
                <w:i/>
                <w:iCs/>
                <w:szCs w:val="18"/>
              </w:rPr>
              <w:tab/>
            </w:r>
            <w:r w:rsidRPr="009C1E68">
              <w:t>his capability is relevant only when UE is configured with NCJT CSI in at least one CSI report setting in at least one CC in the band and/or band combination.</w:t>
            </w:r>
          </w:p>
          <w:p w14:paraId="2EB16A23" w14:textId="77777777" w:rsidR="00DA4214" w:rsidRPr="009C1E68" w:rsidRDefault="00DA4214" w:rsidP="0036156F">
            <w:pPr>
              <w:pStyle w:val="TAL"/>
            </w:pPr>
          </w:p>
          <w:p w14:paraId="67417E74" w14:textId="77777777" w:rsidR="00DA4214" w:rsidRPr="009C1E68" w:rsidRDefault="00DA4214" w:rsidP="0036156F">
            <w:pPr>
              <w:pStyle w:val="TAL"/>
              <w:rPr>
                <w:rFonts w:cs="Arial"/>
                <w:b/>
                <w:bCs/>
                <w:i/>
                <w:iCs/>
                <w:szCs w:val="18"/>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569D1BC1" w14:textId="77777777" w:rsidR="00DA4214" w:rsidRPr="009C1E68" w:rsidRDefault="00DA4214" w:rsidP="0036156F">
            <w:pPr>
              <w:pStyle w:val="TAL"/>
              <w:jc w:val="center"/>
              <w:rPr>
                <w:rFonts w:cs="Arial"/>
                <w:szCs w:val="18"/>
              </w:rPr>
            </w:pPr>
            <w:r w:rsidRPr="009C1E68">
              <w:lastRenderedPageBreak/>
              <w:t>Band</w:t>
            </w:r>
          </w:p>
        </w:tc>
        <w:tc>
          <w:tcPr>
            <w:tcW w:w="567" w:type="dxa"/>
          </w:tcPr>
          <w:p w14:paraId="643E9F5E" w14:textId="77777777" w:rsidR="00DA4214" w:rsidRPr="009C1E68" w:rsidRDefault="00DA4214" w:rsidP="0036156F">
            <w:pPr>
              <w:pStyle w:val="TAL"/>
              <w:jc w:val="center"/>
              <w:rPr>
                <w:rFonts w:cs="Arial"/>
                <w:szCs w:val="18"/>
              </w:rPr>
            </w:pPr>
            <w:r w:rsidRPr="009C1E68">
              <w:t>No</w:t>
            </w:r>
          </w:p>
        </w:tc>
        <w:tc>
          <w:tcPr>
            <w:tcW w:w="709" w:type="dxa"/>
          </w:tcPr>
          <w:p w14:paraId="5174B456" w14:textId="77777777" w:rsidR="00DA4214" w:rsidRPr="009C1E68" w:rsidRDefault="00DA4214" w:rsidP="0036156F">
            <w:pPr>
              <w:pStyle w:val="TAL"/>
              <w:jc w:val="center"/>
              <w:rPr>
                <w:bCs/>
                <w:iCs/>
              </w:rPr>
            </w:pPr>
            <w:r w:rsidRPr="009C1E68">
              <w:rPr>
                <w:bCs/>
                <w:iCs/>
              </w:rPr>
              <w:t>N/A</w:t>
            </w:r>
          </w:p>
        </w:tc>
        <w:tc>
          <w:tcPr>
            <w:tcW w:w="728" w:type="dxa"/>
          </w:tcPr>
          <w:p w14:paraId="05372342" w14:textId="77777777" w:rsidR="00DA4214" w:rsidRPr="009C1E68" w:rsidRDefault="00DA4214" w:rsidP="0036156F">
            <w:pPr>
              <w:pStyle w:val="TAL"/>
              <w:jc w:val="center"/>
              <w:rPr>
                <w:bCs/>
                <w:iCs/>
              </w:rPr>
            </w:pPr>
            <w:r w:rsidRPr="009C1E68">
              <w:rPr>
                <w:bCs/>
                <w:iCs/>
              </w:rPr>
              <w:t>N/A</w:t>
            </w:r>
          </w:p>
        </w:tc>
      </w:tr>
      <w:tr w:rsidR="00DA4214" w:rsidRPr="009C1E68" w14:paraId="75B9BCA8" w14:textId="77777777" w:rsidTr="0036156F">
        <w:trPr>
          <w:cantSplit/>
          <w:tblHeader/>
        </w:trPr>
        <w:tc>
          <w:tcPr>
            <w:tcW w:w="6917" w:type="dxa"/>
          </w:tcPr>
          <w:p w14:paraId="372F0631" w14:textId="77777777" w:rsidR="00DA4214" w:rsidRPr="009C1E68" w:rsidRDefault="00DA4214" w:rsidP="0036156F">
            <w:pPr>
              <w:keepNext/>
              <w:keepLines/>
              <w:spacing w:after="0"/>
              <w:rPr>
                <w:rFonts w:ascii="Arial" w:hAnsi="Arial"/>
                <w:b/>
                <w:i/>
                <w:sz w:val="18"/>
              </w:rPr>
            </w:pPr>
            <w:r w:rsidRPr="009C1E68">
              <w:rPr>
                <w:rFonts w:ascii="Arial" w:hAnsi="Arial"/>
                <w:b/>
                <w:i/>
                <w:sz w:val="18"/>
              </w:rPr>
              <w:t>crossCarrierA-CSI-trigDiffSCS-r16</w:t>
            </w:r>
          </w:p>
          <w:p w14:paraId="220D5EE5" w14:textId="77777777" w:rsidR="00DA4214" w:rsidRPr="009C1E68" w:rsidRDefault="00DA4214" w:rsidP="0036156F">
            <w:pPr>
              <w:pStyle w:val="TAL"/>
            </w:pPr>
            <w:r w:rsidRPr="009C1E68">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9C1E68">
              <w:rPr>
                <w:rFonts w:cs="Arial"/>
                <w:i/>
                <w:iCs/>
                <w:szCs w:val="18"/>
              </w:rPr>
              <w:t>higherA</w:t>
            </w:r>
            <w:proofErr w:type="spellEnd"/>
            <w:r w:rsidRPr="009C1E68">
              <w:rPr>
                <w:rFonts w:cs="Arial"/>
                <w:i/>
                <w:iCs/>
                <w:szCs w:val="18"/>
              </w:rPr>
              <w:t>-CSI-SCS</w:t>
            </w:r>
            <w:r w:rsidRPr="009C1E68">
              <w:t xml:space="preserve"> </w:t>
            </w:r>
            <w:r w:rsidRPr="009C1E68">
              <w:rPr>
                <w:rFonts w:cs="Arial"/>
                <w:szCs w:val="18"/>
              </w:rPr>
              <w:t xml:space="preserve">indicates the UE support of PDCCH cell of lower SCS and CSI RS cell of higher SCS and value </w:t>
            </w:r>
            <w:proofErr w:type="spellStart"/>
            <w:r w:rsidRPr="009C1E68">
              <w:rPr>
                <w:rFonts w:cs="Arial"/>
                <w:i/>
                <w:iCs/>
                <w:szCs w:val="18"/>
              </w:rPr>
              <w:t>lowerA</w:t>
            </w:r>
            <w:proofErr w:type="spellEnd"/>
            <w:r w:rsidRPr="009C1E68">
              <w:rPr>
                <w:rFonts w:cs="Arial"/>
                <w:i/>
                <w:iCs/>
                <w:szCs w:val="18"/>
              </w:rPr>
              <w:t>-CSI-SCS</w:t>
            </w:r>
            <w:r w:rsidRPr="009C1E68">
              <w:t xml:space="preserve"> </w:t>
            </w:r>
            <w:r w:rsidRPr="009C1E68">
              <w:rPr>
                <w:rFonts w:cs="Arial"/>
                <w:szCs w:val="18"/>
              </w:rPr>
              <w:t xml:space="preserve">indicates the UE support of PDCCH cell of higher SCS and CSI RS cell of lower SCS, and value </w:t>
            </w:r>
            <w:r w:rsidRPr="009C1E68">
              <w:rPr>
                <w:rFonts w:cs="Arial"/>
                <w:i/>
                <w:iCs/>
                <w:szCs w:val="18"/>
              </w:rPr>
              <w:t xml:space="preserve">both </w:t>
            </w:r>
            <w:r w:rsidRPr="009C1E68">
              <w:rPr>
                <w:rFonts w:cs="Arial"/>
                <w:szCs w:val="18"/>
              </w:rPr>
              <w:t xml:space="preserve">indicates the support of both variations. A UE supporting this feature shall also indicate support of CSI-RS and CSI-IM reception for CSI feedback using </w:t>
            </w:r>
            <w:proofErr w:type="spellStart"/>
            <w:r w:rsidRPr="009C1E68">
              <w:rPr>
                <w:rFonts w:cs="Arial"/>
                <w:i/>
                <w:iCs/>
                <w:szCs w:val="18"/>
              </w:rPr>
              <w:t>csi</w:t>
            </w:r>
            <w:proofErr w:type="spellEnd"/>
            <w:r w:rsidRPr="009C1E68">
              <w:rPr>
                <w:rFonts w:cs="Arial"/>
                <w:i/>
                <w:iCs/>
                <w:szCs w:val="18"/>
              </w:rPr>
              <w:t>-RS-IM-</w:t>
            </w:r>
            <w:proofErr w:type="spellStart"/>
            <w:r w:rsidRPr="009C1E68">
              <w:rPr>
                <w:rFonts w:cs="Arial"/>
                <w:i/>
                <w:iCs/>
                <w:szCs w:val="18"/>
              </w:rPr>
              <w:t>ReceptionForFeedback</w:t>
            </w:r>
            <w:proofErr w:type="spellEnd"/>
          </w:p>
        </w:tc>
        <w:tc>
          <w:tcPr>
            <w:tcW w:w="709" w:type="dxa"/>
          </w:tcPr>
          <w:p w14:paraId="75FE298A" w14:textId="77777777" w:rsidR="00DA4214" w:rsidRPr="009C1E68" w:rsidRDefault="00DA4214" w:rsidP="0036156F">
            <w:pPr>
              <w:pStyle w:val="TAL"/>
              <w:jc w:val="center"/>
            </w:pPr>
            <w:r w:rsidRPr="009C1E68">
              <w:rPr>
                <w:rFonts w:cs="Arial"/>
                <w:szCs w:val="18"/>
              </w:rPr>
              <w:t>BC</w:t>
            </w:r>
          </w:p>
        </w:tc>
        <w:tc>
          <w:tcPr>
            <w:tcW w:w="567" w:type="dxa"/>
          </w:tcPr>
          <w:p w14:paraId="328C95BC" w14:textId="77777777" w:rsidR="00DA4214" w:rsidRPr="009C1E68" w:rsidRDefault="00DA4214" w:rsidP="0036156F">
            <w:pPr>
              <w:pStyle w:val="TAL"/>
              <w:jc w:val="center"/>
            </w:pPr>
            <w:r w:rsidRPr="009C1E68">
              <w:rPr>
                <w:rFonts w:cs="Arial"/>
                <w:szCs w:val="18"/>
              </w:rPr>
              <w:t>No</w:t>
            </w:r>
          </w:p>
        </w:tc>
        <w:tc>
          <w:tcPr>
            <w:tcW w:w="709" w:type="dxa"/>
          </w:tcPr>
          <w:p w14:paraId="565917D9" w14:textId="77777777" w:rsidR="00DA4214" w:rsidRPr="009C1E68" w:rsidRDefault="00DA4214" w:rsidP="0036156F">
            <w:pPr>
              <w:pStyle w:val="TAL"/>
              <w:jc w:val="center"/>
            </w:pPr>
            <w:r w:rsidRPr="009C1E68">
              <w:rPr>
                <w:bCs/>
                <w:iCs/>
              </w:rPr>
              <w:t>N/A</w:t>
            </w:r>
          </w:p>
        </w:tc>
        <w:tc>
          <w:tcPr>
            <w:tcW w:w="728" w:type="dxa"/>
          </w:tcPr>
          <w:p w14:paraId="32F4D5C5" w14:textId="77777777" w:rsidR="00DA4214" w:rsidRPr="009C1E68" w:rsidRDefault="00DA4214" w:rsidP="0036156F">
            <w:pPr>
              <w:pStyle w:val="TAL"/>
              <w:jc w:val="center"/>
            </w:pPr>
            <w:r w:rsidRPr="009C1E68">
              <w:rPr>
                <w:bCs/>
                <w:iCs/>
              </w:rPr>
              <w:t>N/A</w:t>
            </w:r>
          </w:p>
        </w:tc>
      </w:tr>
      <w:tr w:rsidR="00DA4214" w:rsidRPr="009C1E68" w14:paraId="2B52F844" w14:textId="77777777" w:rsidTr="0036156F">
        <w:trPr>
          <w:cantSplit/>
          <w:tblHeader/>
        </w:trPr>
        <w:tc>
          <w:tcPr>
            <w:tcW w:w="6917" w:type="dxa"/>
          </w:tcPr>
          <w:p w14:paraId="71876DEB" w14:textId="77777777" w:rsidR="00DA4214" w:rsidRPr="009C1E68" w:rsidRDefault="00DA4214" w:rsidP="0036156F">
            <w:pPr>
              <w:keepNext/>
              <w:keepLines/>
              <w:spacing w:after="0"/>
              <w:rPr>
                <w:rFonts w:ascii="Arial" w:hAnsi="Arial"/>
                <w:bCs/>
                <w:iCs/>
                <w:sz w:val="18"/>
              </w:rPr>
            </w:pPr>
            <w:r w:rsidRPr="009C1E68">
              <w:rPr>
                <w:rFonts w:ascii="Arial" w:hAnsi="Arial"/>
                <w:b/>
                <w:i/>
                <w:sz w:val="18"/>
              </w:rPr>
              <w:t>crossCarrierSchedulingDefaultQCL-r16</w:t>
            </w:r>
          </w:p>
          <w:p w14:paraId="7390B7FE" w14:textId="77777777" w:rsidR="00DA4214" w:rsidRPr="009C1E68" w:rsidRDefault="00DA4214" w:rsidP="0036156F">
            <w:pPr>
              <w:keepNext/>
              <w:keepLines/>
              <w:spacing w:after="0"/>
              <w:rPr>
                <w:rFonts w:ascii="Arial" w:hAnsi="Arial"/>
                <w:bCs/>
                <w:iCs/>
                <w:sz w:val="18"/>
              </w:rPr>
            </w:pPr>
            <w:r w:rsidRPr="009C1E68">
              <w:rPr>
                <w:rFonts w:ascii="Arial" w:hAnsi="Arial"/>
                <w:bCs/>
                <w:iCs/>
                <w:sz w:val="18"/>
              </w:rPr>
              <w:t xml:space="preserve">Indicates whether the UE can be configured with </w:t>
            </w:r>
            <w:proofErr w:type="spellStart"/>
            <w:r w:rsidRPr="009C1E68">
              <w:rPr>
                <w:rFonts w:ascii="Arial" w:hAnsi="Arial"/>
                <w:bCs/>
                <w:i/>
                <w:sz w:val="18"/>
              </w:rPr>
              <w:t>enabledDefaultBeamForCCS</w:t>
            </w:r>
            <w:proofErr w:type="spellEnd"/>
            <w:r w:rsidRPr="009C1E68">
              <w:rPr>
                <w:rFonts w:ascii="Arial" w:hAnsi="Arial"/>
                <w:bCs/>
                <w:iCs/>
                <w:sz w:val="18"/>
              </w:rPr>
              <w:t xml:space="preserve"> for default QCL assumption for cross-carrier scheduling for same/different numerologies. A UE supporting this feature shall either indicate support of </w:t>
            </w:r>
            <w:proofErr w:type="spellStart"/>
            <w:r w:rsidRPr="009C1E68">
              <w:rPr>
                <w:rFonts w:ascii="Arial" w:hAnsi="Arial" w:cs="Arial"/>
                <w:i/>
                <w:sz w:val="18"/>
                <w:szCs w:val="18"/>
              </w:rPr>
              <w:t>crossCarrierScheduling-SameSCS</w:t>
            </w:r>
            <w:proofErr w:type="spellEnd"/>
            <w:r w:rsidRPr="009C1E68">
              <w:rPr>
                <w:rFonts w:ascii="Arial" w:hAnsi="Arial" w:cs="Arial"/>
                <w:iCs/>
                <w:sz w:val="18"/>
                <w:szCs w:val="18"/>
              </w:rPr>
              <w:t xml:space="preserve"> or </w:t>
            </w:r>
            <w:r w:rsidRPr="009C1E68">
              <w:rPr>
                <w:rFonts w:ascii="Arial" w:hAnsi="Arial"/>
                <w:bCs/>
                <w:i/>
                <w:sz w:val="18"/>
              </w:rPr>
              <w:t>crossCarrierSchedulingDL-DiffSCS-r16</w:t>
            </w:r>
            <w:r w:rsidRPr="009C1E68">
              <w:rPr>
                <w:rFonts w:ascii="Arial" w:hAnsi="Arial"/>
                <w:bCs/>
                <w:iCs/>
                <w:sz w:val="18"/>
              </w:rPr>
              <w:t>.</w:t>
            </w:r>
          </w:p>
          <w:p w14:paraId="11EF9392" w14:textId="77777777" w:rsidR="00DA4214" w:rsidRPr="009C1E68" w:rsidRDefault="00DA4214" w:rsidP="0036156F">
            <w:pPr>
              <w:keepNext/>
              <w:keepLines/>
              <w:spacing w:after="0"/>
              <w:rPr>
                <w:rFonts w:ascii="Arial" w:hAnsi="Arial"/>
                <w:bCs/>
                <w:iCs/>
                <w:sz w:val="18"/>
              </w:rPr>
            </w:pPr>
          </w:p>
          <w:p w14:paraId="2EFD0B1A" w14:textId="77777777" w:rsidR="00DA4214" w:rsidRPr="009C1E68" w:rsidRDefault="00DA4214" w:rsidP="0036156F">
            <w:pPr>
              <w:keepNext/>
              <w:keepLines/>
              <w:spacing w:after="0"/>
              <w:rPr>
                <w:rFonts w:ascii="Arial" w:hAnsi="Arial"/>
                <w:bCs/>
                <w:iCs/>
                <w:sz w:val="18"/>
              </w:rPr>
            </w:pPr>
            <w:r w:rsidRPr="009C1E68">
              <w:rPr>
                <w:rFonts w:ascii="Arial" w:hAnsi="Arial"/>
                <w:bCs/>
                <w:iCs/>
                <w:sz w:val="18"/>
              </w:rPr>
              <w:t xml:space="preserve">Value </w:t>
            </w:r>
            <w:r w:rsidRPr="009C1E68">
              <w:rPr>
                <w:rFonts w:ascii="Arial" w:hAnsi="Arial"/>
                <w:bCs/>
                <w:i/>
                <w:sz w:val="18"/>
              </w:rPr>
              <w:t>diff-only</w:t>
            </w:r>
            <w:r w:rsidRPr="009C1E68">
              <w:rPr>
                <w:rFonts w:ascii="Arial" w:hAnsi="Arial"/>
                <w:bCs/>
                <w:iCs/>
                <w:sz w:val="18"/>
              </w:rPr>
              <w:t xml:space="preserve"> indicates UE supports this feature only for different SCS combination(s).</w:t>
            </w:r>
          </w:p>
          <w:p w14:paraId="3C9FADBA" w14:textId="77777777" w:rsidR="00DA4214" w:rsidRPr="009C1E68" w:rsidRDefault="00DA4214" w:rsidP="0036156F">
            <w:pPr>
              <w:keepNext/>
              <w:keepLines/>
              <w:spacing w:after="0"/>
              <w:rPr>
                <w:rFonts w:ascii="Arial" w:hAnsi="Arial"/>
                <w:b/>
                <w:i/>
                <w:sz w:val="18"/>
              </w:rPr>
            </w:pPr>
            <w:r w:rsidRPr="009C1E68">
              <w:rPr>
                <w:rFonts w:ascii="Arial" w:hAnsi="Arial"/>
                <w:bCs/>
                <w:iCs/>
                <w:sz w:val="18"/>
              </w:rPr>
              <w:t xml:space="preserve">Value </w:t>
            </w:r>
            <w:r w:rsidRPr="009C1E68">
              <w:rPr>
                <w:rFonts w:ascii="Arial" w:hAnsi="Arial"/>
                <w:bCs/>
                <w:i/>
                <w:sz w:val="18"/>
              </w:rPr>
              <w:t>both</w:t>
            </w:r>
            <w:r w:rsidRPr="009C1E68">
              <w:rPr>
                <w:rFonts w:ascii="Arial" w:hAnsi="Arial"/>
                <w:bCs/>
                <w:iCs/>
                <w:sz w:val="18"/>
              </w:rPr>
              <w:t xml:space="preserve"> indicates UE supports this feature for same SCS and for different SCS combination(s).</w:t>
            </w:r>
          </w:p>
        </w:tc>
        <w:tc>
          <w:tcPr>
            <w:tcW w:w="709" w:type="dxa"/>
          </w:tcPr>
          <w:p w14:paraId="54D884C5"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16A6F5B"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3B3EBE37" w14:textId="77777777" w:rsidR="00DA4214" w:rsidRPr="009C1E68" w:rsidRDefault="00DA4214" w:rsidP="0036156F">
            <w:pPr>
              <w:pStyle w:val="TAL"/>
              <w:jc w:val="center"/>
              <w:rPr>
                <w:bCs/>
                <w:iCs/>
              </w:rPr>
            </w:pPr>
            <w:r w:rsidRPr="009C1E68">
              <w:rPr>
                <w:bCs/>
                <w:iCs/>
              </w:rPr>
              <w:t>N/A</w:t>
            </w:r>
          </w:p>
        </w:tc>
        <w:tc>
          <w:tcPr>
            <w:tcW w:w="728" w:type="dxa"/>
          </w:tcPr>
          <w:p w14:paraId="71141ABF" w14:textId="77777777" w:rsidR="00DA4214" w:rsidRPr="009C1E68" w:rsidRDefault="00DA4214" w:rsidP="0036156F">
            <w:pPr>
              <w:pStyle w:val="TAL"/>
              <w:jc w:val="center"/>
              <w:rPr>
                <w:bCs/>
                <w:iCs/>
              </w:rPr>
            </w:pPr>
            <w:r w:rsidRPr="009C1E68">
              <w:rPr>
                <w:bCs/>
                <w:iCs/>
              </w:rPr>
              <w:t>N/A</w:t>
            </w:r>
          </w:p>
        </w:tc>
      </w:tr>
      <w:tr w:rsidR="00DA4214" w:rsidRPr="009C1E68" w14:paraId="0AF41855" w14:textId="77777777" w:rsidTr="0036156F">
        <w:trPr>
          <w:cantSplit/>
          <w:tblHeader/>
        </w:trPr>
        <w:tc>
          <w:tcPr>
            <w:tcW w:w="6917" w:type="dxa"/>
          </w:tcPr>
          <w:p w14:paraId="290B0B51" w14:textId="77777777" w:rsidR="00DA4214" w:rsidRPr="009C1E68" w:rsidRDefault="00DA4214" w:rsidP="0036156F">
            <w:pPr>
              <w:keepNext/>
              <w:keepLines/>
              <w:spacing w:after="0"/>
              <w:rPr>
                <w:rFonts w:ascii="Arial" w:hAnsi="Arial"/>
                <w:b/>
                <w:i/>
                <w:sz w:val="18"/>
              </w:rPr>
            </w:pPr>
            <w:r w:rsidRPr="009C1E68">
              <w:rPr>
                <w:rFonts w:ascii="Arial" w:hAnsi="Arial"/>
                <w:b/>
                <w:i/>
                <w:sz w:val="18"/>
              </w:rPr>
              <w:t>crossCarrierSchedulingDL-DiffSCS-r16</w:t>
            </w:r>
          </w:p>
          <w:p w14:paraId="27BDE843" w14:textId="77777777" w:rsidR="00DA4214" w:rsidRPr="009C1E68" w:rsidRDefault="00DA4214" w:rsidP="0036156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B8410E8" w14:textId="77777777" w:rsidR="00DA4214" w:rsidRPr="009C1E68" w:rsidRDefault="00DA4214" w:rsidP="0036156F">
            <w:pPr>
              <w:pStyle w:val="TAL"/>
            </w:pPr>
          </w:p>
          <w:p w14:paraId="54896175" w14:textId="77777777" w:rsidR="00DA4214" w:rsidRPr="009C1E68" w:rsidRDefault="00DA4214" w:rsidP="0036156F">
            <w:pPr>
              <w:pStyle w:val="TAL"/>
            </w:pPr>
            <w:r w:rsidRPr="009C1E68">
              <w:t xml:space="preserve">Value </w:t>
            </w:r>
            <w:r w:rsidRPr="009C1E68">
              <w:rPr>
                <w:i/>
                <w:iCs/>
              </w:rPr>
              <w:t>low-to-hig</w:t>
            </w:r>
            <w:r w:rsidRPr="009C1E68">
              <w:t xml:space="preserve">h indicates UE supports scheduling </w:t>
            </w:r>
            <w:r w:rsidRPr="009C1E68">
              <w:rPr>
                <w:iCs/>
              </w:rPr>
              <w:t>CC</w:t>
            </w:r>
            <w:r w:rsidRPr="009C1E68">
              <w:t xml:space="preserve"> of lower SCS to scheduled </w:t>
            </w:r>
            <w:r w:rsidRPr="009C1E68">
              <w:rPr>
                <w:iCs/>
              </w:rPr>
              <w:t>CC</w:t>
            </w:r>
            <w:r w:rsidRPr="009C1E68">
              <w:t xml:space="preserve"> of higher SCS;</w:t>
            </w:r>
          </w:p>
          <w:p w14:paraId="356CA2CA" w14:textId="77777777" w:rsidR="00DA4214" w:rsidRPr="009C1E68" w:rsidRDefault="00DA4214" w:rsidP="0036156F">
            <w:pPr>
              <w:pStyle w:val="TAL"/>
              <w:rPr>
                <w:rFonts w:cs="Arial"/>
                <w:szCs w:val="18"/>
              </w:rPr>
            </w:pPr>
            <w:r w:rsidRPr="009C1E68">
              <w:rPr>
                <w:rFonts w:cs="Arial"/>
                <w:szCs w:val="18"/>
              </w:rPr>
              <w:t xml:space="preserve">Value </w:t>
            </w:r>
            <w:r w:rsidRPr="009C1E68">
              <w:rPr>
                <w:rFonts w:cs="Arial"/>
                <w:i/>
                <w:iCs/>
                <w:szCs w:val="18"/>
              </w:rPr>
              <w:t>high-to-low</w:t>
            </w:r>
            <w:r w:rsidRPr="009C1E68">
              <w:rPr>
                <w:rFonts w:cs="Arial"/>
                <w:szCs w:val="18"/>
              </w:rPr>
              <w:t xml:space="preserve"> indicates UE supports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23ADFEB2" w14:textId="77777777" w:rsidR="00DA4214" w:rsidRPr="009C1E68" w:rsidRDefault="00DA4214" w:rsidP="0036156F">
            <w:pPr>
              <w:pStyle w:val="TAL"/>
              <w:rPr>
                <w:rFonts w:cs="Arial"/>
                <w:szCs w:val="18"/>
              </w:rPr>
            </w:pPr>
            <w:r w:rsidRPr="009C1E68">
              <w:rPr>
                <w:rFonts w:cs="Arial"/>
                <w:szCs w:val="18"/>
              </w:rPr>
              <w:t xml:space="preserve">Value </w:t>
            </w:r>
            <w:r w:rsidRPr="009C1E68">
              <w:rPr>
                <w:rFonts w:cs="Arial"/>
                <w:i/>
                <w:szCs w:val="18"/>
              </w:rPr>
              <w:t>both</w:t>
            </w:r>
            <w:r w:rsidRPr="009C1E68">
              <w:rPr>
                <w:rFonts w:cs="Arial"/>
                <w:szCs w:val="18"/>
              </w:rPr>
              <w:t xml:space="preserve"> indicates UE supports both scheduling </w:t>
            </w:r>
            <w:r w:rsidRPr="009C1E68">
              <w:rPr>
                <w:iCs/>
              </w:rPr>
              <w:t>CC</w:t>
            </w:r>
            <w:r w:rsidRPr="009C1E68">
              <w:rPr>
                <w:rFonts w:cs="Arial"/>
                <w:szCs w:val="18"/>
              </w:rPr>
              <w:t xml:space="preserve"> of lower SCS to scheduled </w:t>
            </w:r>
            <w:r w:rsidRPr="009C1E68">
              <w:rPr>
                <w:iCs/>
              </w:rPr>
              <w:t>CC</w:t>
            </w:r>
            <w:r w:rsidRPr="009C1E68">
              <w:rPr>
                <w:rFonts w:cs="Arial"/>
                <w:szCs w:val="18"/>
              </w:rPr>
              <w:t xml:space="preserve"> of higher SCS and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6510A7F0" w14:textId="77777777" w:rsidR="00DA4214" w:rsidRPr="009C1E68" w:rsidRDefault="00DA4214" w:rsidP="0036156F">
            <w:pPr>
              <w:pStyle w:val="TAL"/>
              <w:rPr>
                <w:rFonts w:cs="Arial"/>
                <w:szCs w:val="18"/>
              </w:rPr>
            </w:pPr>
          </w:p>
          <w:p w14:paraId="4B0781A5" w14:textId="77777777" w:rsidR="00DA4214" w:rsidRPr="009C1E68" w:rsidRDefault="00DA4214" w:rsidP="0036156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7A058083" w14:textId="77777777" w:rsidR="00DA4214" w:rsidRPr="009C1E68" w:rsidRDefault="00DA4214" w:rsidP="0036156F">
            <w:pPr>
              <w:pStyle w:val="TAN"/>
              <w:ind w:left="1168" w:hanging="283"/>
            </w:pPr>
            <w:r w:rsidRPr="009C1E68">
              <w:t>-</w:t>
            </w:r>
            <w:r w:rsidRPr="009C1E68">
              <w:tab/>
              <w:t>Processing one unicast DCI scheduling DL per scheduling CC slot per scheduled CC for FDD scheduling CC</w:t>
            </w:r>
          </w:p>
          <w:p w14:paraId="40201F2C" w14:textId="77777777" w:rsidR="00DA4214" w:rsidRPr="009C1E68" w:rsidRDefault="00DA4214" w:rsidP="0036156F">
            <w:pPr>
              <w:pStyle w:val="TAN"/>
              <w:ind w:left="1168" w:hanging="283"/>
            </w:pPr>
            <w:r w:rsidRPr="009C1E68">
              <w:t>-</w:t>
            </w:r>
            <w:r w:rsidRPr="009C1E68">
              <w:tab/>
              <w:t>Processing one unicast DCI scheduling DL per scheduling CC slot per scheduled CC for TDD scheduling CC</w:t>
            </w:r>
          </w:p>
          <w:p w14:paraId="2B589EF2" w14:textId="77777777" w:rsidR="00DA4214" w:rsidRPr="009C1E68" w:rsidRDefault="00DA4214" w:rsidP="0036156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01D67A17" w14:textId="77777777" w:rsidR="00DA4214" w:rsidRPr="009C1E68" w:rsidRDefault="00DA4214" w:rsidP="0036156F">
            <w:pPr>
              <w:pStyle w:val="TAN"/>
              <w:ind w:left="1168" w:hanging="283"/>
            </w:pPr>
            <w:r w:rsidRPr="009C1E68">
              <w:t>-</w:t>
            </w:r>
            <w:r w:rsidRPr="009C1E68">
              <w:tab/>
              <w:t>Processing one unicast DCI scheduling DL per N consecutive scheduling CC slot per scheduled CC for FDD scheduling CC</w:t>
            </w:r>
          </w:p>
          <w:p w14:paraId="1C168578" w14:textId="77777777" w:rsidR="00DA4214" w:rsidRPr="009C1E68" w:rsidRDefault="00DA4214" w:rsidP="0036156F">
            <w:pPr>
              <w:pStyle w:val="TAN"/>
              <w:ind w:left="1168" w:hanging="283"/>
            </w:pPr>
            <w:r w:rsidRPr="009C1E68">
              <w:t>-</w:t>
            </w:r>
            <w:r w:rsidRPr="009C1E68">
              <w:tab/>
              <w:t>Processing one unicast DCI scheduling DL per N consecutive scheduling CC slot per scheduled CC for TDD scheduling CC</w:t>
            </w:r>
          </w:p>
          <w:p w14:paraId="270B2085" w14:textId="77777777" w:rsidR="00DA4214" w:rsidRPr="009C1E68" w:rsidRDefault="00DA4214" w:rsidP="0036156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70EB4337"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0C7E77F7"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6ACCF041" w14:textId="77777777" w:rsidR="00DA4214" w:rsidRPr="009C1E68" w:rsidRDefault="00DA4214" w:rsidP="0036156F">
            <w:pPr>
              <w:pStyle w:val="TAL"/>
              <w:jc w:val="center"/>
              <w:rPr>
                <w:bCs/>
                <w:iCs/>
              </w:rPr>
            </w:pPr>
            <w:r w:rsidRPr="009C1E68">
              <w:rPr>
                <w:bCs/>
                <w:iCs/>
              </w:rPr>
              <w:t>N/A</w:t>
            </w:r>
          </w:p>
        </w:tc>
        <w:tc>
          <w:tcPr>
            <w:tcW w:w="728" w:type="dxa"/>
          </w:tcPr>
          <w:p w14:paraId="5329F04A" w14:textId="77777777" w:rsidR="00DA4214" w:rsidRPr="009C1E68" w:rsidRDefault="00DA4214" w:rsidP="0036156F">
            <w:pPr>
              <w:pStyle w:val="TAL"/>
              <w:jc w:val="center"/>
              <w:rPr>
                <w:bCs/>
                <w:iCs/>
              </w:rPr>
            </w:pPr>
            <w:r w:rsidRPr="009C1E68">
              <w:rPr>
                <w:bCs/>
                <w:iCs/>
              </w:rPr>
              <w:t>N/A</w:t>
            </w:r>
          </w:p>
        </w:tc>
      </w:tr>
      <w:tr w:rsidR="00DA4214" w:rsidRPr="009C1E68" w14:paraId="3763076A" w14:textId="77777777" w:rsidTr="0036156F">
        <w:trPr>
          <w:cantSplit/>
          <w:tblHeader/>
        </w:trPr>
        <w:tc>
          <w:tcPr>
            <w:tcW w:w="6917" w:type="dxa"/>
          </w:tcPr>
          <w:p w14:paraId="5156395D" w14:textId="77777777" w:rsidR="00DA4214" w:rsidRPr="009C1E68" w:rsidRDefault="00DA4214" w:rsidP="0036156F">
            <w:pPr>
              <w:keepNext/>
              <w:keepLines/>
              <w:spacing w:after="0"/>
              <w:rPr>
                <w:rFonts w:ascii="Arial" w:hAnsi="Arial"/>
                <w:b/>
                <w:i/>
                <w:sz w:val="18"/>
              </w:rPr>
            </w:pPr>
            <w:r w:rsidRPr="009C1E68">
              <w:rPr>
                <w:rFonts w:ascii="Arial" w:hAnsi="Arial"/>
                <w:b/>
                <w:i/>
                <w:sz w:val="18"/>
              </w:rPr>
              <w:lastRenderedPageBreak/>
              <w:t>crossCarrierSchedulingSCell-SpCellTypeB-r17</w:t>
            </w:r>
          </w:p>
          <w:p w14:paraId="73E37F5F" w14:textId="77777777" w:rsidR="00DA4214" w:rsidRPr="009C1E68" w:rsidRDefault="00DA4214" w:rsidP="0036156F">
            <w:pPr>
              <w:keepNext/>
              <w:keepLines/>
              <w:spacing w:after="0"/>
              <w:rPr>
                <w:rFonts w:ascii="Arial" w:hAnsi="Arial"/>
                <w:bCs/>
                <w:iCs/>
                <w:sz w:val="18"/>
              </w:rPr>
            </w:pPr>
            <w:r w:rsidRPr="009C1E68">
              <w:rPr>
                <w:rFonts w:ascii="Arial" w:hAnsi="Arial"/>
                <w:bCs/>
                <w:iCs/>
                <w:sz w:val="18"/>
              </w:rPr>
              <w:t xml:space="preserve">Indicates whether the UE supports cross-carrier scheduling from </w:t>
            </w:r>
            <w:proofErr w:type="spellStart"/>
            <w:r w:rsidRPr="009C1E68">
              <w:rPr>
                <w:rFonts w:ascii="Arial" w:hAnsi="Arial"/>
                <w:bCs/>
                <w:iCs/>
                <w:sz w:val="18"/>
              </w:rPr>
              <w:t>SCell</w:t>
            </w:r>
            <w:proofErr w:type="spellEnd"/>
            <w:r w:rsidRPr="009C1E68">
              <w:rPr>
                <w:rFonts w:ascii="Arial" w:hAnsi="Arial"/>
                <w:bCs/>
                <w:iCs/>
                <w:sz w:val="18"/>
              </w:rPr>
              <w:t xml:space="preserve">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p>
          <w:p w14:paraId="799A5080" w14:textId="77777777" w:rsidR="00DA4214" w:rsidRPr="009C1E68" w:rsidRDefault="00DA4214" w:rsidP="0036156F">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300F3B68"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5366D6D4"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2B4C58E3"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2AFAB616"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6F28379E"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74EA8921"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649BA402"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41EFC5A8"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267E8B36"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5FAF4D8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w:t>
            </w:r>
            <w:r w:rsidRPr="009C1E68">
              <w:rPr>
                <w:rFonts w:ascii="Arial" w:hAnsi="Arial" w:cs="Arial"/>
                <w:i/>
                <w:iCs/>
                <w:sz w:val="18"/>
                <w:szCs w:val="18"/>
              </w:rPr>
              <w:t>dci-Format1-2And0-2-r16</w:t>
            </w:r>
          </w:p>
          <w:p w14:paraId="633E8671"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70B878AF"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6FFAD765" w14:textId="77777777" w:rsidR="00DA4214" w:rsidRPr="009C1E68" w:rsidRDefault="00DA4214" w:rsidP="0036156F">
            <w:pPr>
              <w:pStyle w:val="B1"/>
              <w:spacing w:after="0"/>
              <w:rPr>
                <w:rFonts w:ascii="Arial" w:hAnsi="Arial" w:cs="Arial"/>
                <w:sz w:val="18"/>
                <w:szCs w:val="18"/>
              </w:rPr>
            </w:pPr>
          </w:p>
          <w:p w14:paraId="0526276B" w14:textId="77777777" w:rsidR="00DA4214" w:rsidRPr="009C1E68" w:rsidRDefault="00DA4214" w:rsidP="0036156F">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23C2F2BD" w14:textId="77777777" w:rsidR="00DA4214" w:rsidRPr="009C1E68" w:rsidRDefault="00DA4214" w:rsidP="0036156F">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w:t>
            </w:r>
            <w:proofErr w:type="spellStart"/>
            <w:r w:rsidRPr="009C1E68">
              <w:t>SCells</w:t>
            </w:r>
            <w:proofErr w:type="spellEnd"/>
            <w:r w:rsidRPr="009C1E68">
              <w:t xml:space="preserve"> in FR2 configured for the UE.</w:t>
            </w:r>
          </w:p>
          <w:p w14:paraId="08E6FF5A" w14:textId="77777777" w:rsidR="00DA4214" w:rsidRPr="009C1E68" w:rsidRDefault="00DA4214" w:rsidP="0036156F">
            <w:pPr>
              <w:pStyle w:val="TAN"/>
              <w:rPr>
                <w:b/>
                <w:i/>
              </w:rPr>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20DEC623"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D63E729"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1CA7DD73" w14:textId="77777777" w:rsidR="00DA4214" w:rsidRPr="009C1E68" w:rsidRDefault="00DA4214" w:rsidP="0036156F">
            <w:pPr>
              <w:pStyle w:val="TAL"/>
              <w:jc w:val="center"/>
              <w:rPr>
                <w:bCs/>
                <w:iCs/>
              </w:rPr>
            </w:pPr>
            <w:r w:rsidRPr="009C1E68">
              <w:rPr>
                <w:bCs/>
                <w:iCs/>
              </w:rPr>
              <w:t>N/A</w:t>
            </w:r>
          </w:p>
        </w:tc>
        <w:tc>
          <w:tcPr>
            <w:tcW w:w="728" w:type="dxa"/>
          </w:tcPr>
          <w:p w14:paraId="6EE7382D" w14:textId="77777777" w:rsidR="00DA4214" w:rsidRPr="009C1E68" w:rsidRDefault="00DA4214" w:rsidP="0036156F">
            <w:pPr>
              <w:pStyle w:val="TAL"/>
              <w:jc w:val="center"/>
              <w:rPr>
                <w:bCs/>
                <w:iCs/>
              </w:rPr>
            </w:pPr>
            <w:r w:rsidRPr="009C1E68">
              <w:rPr>
                <w:bCs/>
                <w:iCs/>
              </w:rPr>
              <w:t>FR1 only</w:t>
            </w:r>
          </w:p>
        </w:tc>
      </w:tr>
      <w:tr w:rsidR="00DA4214" w:rsidRPr="009C1E68" w14:paraId="5DE913C7" w14:textId="77777777" w:rsidTr="0036156F">
        <w:trPr>
          <w:cantSplit/>
          <w:tblHeader/>
        </w:trPr>
        <w:tc>
          <w:tcPr>
            <w:tcW w:w="6917" w:type="dxa"/>
          </w:tcPr>
          <w:p w14:paraId="6D204B17" w14:textId="77777777" w:rsidR="00DA4214" w:rsidRPr="009C1E68" w:rsidRDefault="00DA4214" w:rsidP="0036156F">
            <w:pPr>
              <w:keepNext/>
              <w:keepLines/>
              <w:spacing w:after="0"/>
              <w:rPr>
                <w:rFonts w:ascii="Arial" w:hAnsi="Arial"/>
                <w:b/>
                <w:i/>
                <w:sz w:val="18"/>
              </w:rPr>
            </w:pPr>
            <w:r w:rsidRPr="009C1E68">
              <w:rPr>
                <w:rFonts w:ascii="Arial" w:hAnsi="Arial"/>
                <w:b/>
                <w:i/>
                <w:sz w:val="18"/>
              </w:rPr>
              <w:lastRenderedPageBreak/>
              <w:t>crossCarrierSchedulingSCell-SpCellTypeA-r17</w:t>
            </w:r>
          </w:p>
          <w:p w14:paraId="0AEDAC8B" w14:textId="77777777" w:rsidR="00DA4214" w:rsidRPr="009C1E68" w:rsidRDefault="00DA4214" w:rsidP="0036156F">
            <w:pPr>
              <w:keepNext/>
              <w:keepLines/>
              <w:spacing w:after="0"/>
              <w:rPr>
                <w:rFonts w:ascii="Arial" w:hAnsi="Arial"/>
                <w:bCs/>
                <w:iCs/>
                <w:sz w:val="18"/>
              </w:rPr>
            </w:pPr>
            <w:r w:rsidRPr="009C1E68">
              <w:rPr>
                <w:rFonts w:ascii="Arial" w:hAnsi="Arial"/>
                <w:bCs/>
                <w:iCs/>
                <w:sz w:val="18"/>
              </w:rPr>
              <w:t xml:space="preserve">Indicates whether the UE supports cross-carrier scheduling from </w:t>
            </w:r>
            <w:proofErr w:type="spellStart"/>
            <w:r w:rsidRPr="009C1E68">
              <w:rPr>
                <w:rFonts w:ascii="Arial" w:hAnsi="Arial"/>
                <w:bCs/>
                <w:iCs/>
                <w:sz w:val="18"/>
              </w:rPr>
              <w:t>SCell</w:t>
            </w:r>
            <w:proofErr w:type="spellEnd"/>
            <w:r w:rsidRPr="009C1E68">
              <w:rPr>
                <w:rFonts w:ascii="Arial" w:hAnsi="Arial"/>
                <w:bCs/>
                <w:iCs/>
                <w:sz w:val="18"/>
              </w:rPr>
              <w:t xml:space="preserve">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with search space restrictions (Type A). This capability signalling comprises the following parameters:</w:t>
            </w:r>
          </w:p>
          <w:p w14:paraId="5B00F549"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ECED27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Search space restrictions: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following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only be configured such that UE does not monitor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6F6D6DCE"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0_1,1_1,0_2,1_2.</w:t>
            </w:r>
          </w:p>
          <w:p w14:paraId="541A6FB8"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0_0,1_0.</w:t>
            </w:r>
          </w:p>
          <w:p w14:paraId="153CD7AA"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Type3-CSS set(s) for DCI formats 1_0/0_0 with C-RNTI/CS-RNTI/MCS-C-RNTI.</w:t>
            </w:r>
          </w:p>
          <w:p w14:paraId="5A2A44DC"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22A09D4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06BEF2E8"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66796BA5"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5B239013"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7E5B21C2"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92B0F28"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53F138C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dci-Format1-2And0-2-r16.</w:t>
            </w:r>
          </w:p>
          <w:p w14:paraId="681C6D41"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Type0/0A/1/2 CSS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p>
          <w:p w14:paraId="25984895" w14:textId="77777777" w:rsidR="00DA4214" w:rsidRPr="009C1E68" w:rsidRDefault="00DA4214" w:rsidP="0036156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no simultaneous monitoring between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scrambled by C-RNTI/MCS-C-RNTI/CS-RNTI'</w:t>
            </w:r>
          </w:p>
          <w:p w14:paraId="5E253A2B" w14:textId="77777777" w:rsidR="00DA4214" w:rsidRPr="009C1E68" w:rsidRDefault="00DA4214" w:rsidP="0036156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simultaneous monitoring of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not scrambled by C-RNTI/MCS-C-RNTI/CS-RNTI'.</w:t>
            </w:r>
          </w:p>
          <w:p w14:paraId="55356CBF"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7D99AF27"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0BE16E39" w14:textId="77777777" w:rsidR="00DA4214" w:rsidRPr="009C1E68" w:rsidRDefault="00DA4214" w:rsidP="0036156F">
            <w:pPr>
              <w:keepNext/>
              <w:keepLines/>
              <w:rPr>
                <w:rFonts w:ascii="Arial" w:hAnsi="Arial"/>
                <w:bCs/>
                <w:iCs/>
                <w:sz w:val="18"/>
              </w:rPr>
            </w:pPr>
          </w:p>
          <w:p w14:paraId="624E2858" w14:textId="77777777" w:rsidR="00DA4214" w:rsidRPr="009C1E68" w:rsidRDefault="00DA4214" w:rsidP="0036156F">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6B6E952D" w14:textId="77777777" w:rsidR="00DA4214" w:rsidRPr="009C1E68" w:rsidRDefault="00DA4214" w:rsidP="0036156F">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w:t>
            </w:r>
            <w:proofErr w:type="spellStart"/>
            <w:r w:rsidRPr="009C1E68">
              <w:t>SCells</w:t>
            </w:r>
            <w:proofErr w:type="spellEnd"/>
            <w:r w:rsidRPr="009C1E68">
              <w:t xml:space="preserve"> in FR2 configured for the UE.</w:t>
            </w:r>
          </w:p>
          <w:p w14:paraId="0C5DDE0E" w14:textId="77777777" w:rsidR="00DA4214" w:rsidRPr="009C1E68" w:rsidRDefault="00DA4214" w:rsidP="0036156F">
            <w:pPr>
              <w:pStyle w:val="TAN"/>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081C788F"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749C5A3"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742FE730" w14:textId="77777777" w:rsidR="00DA4214" w:rsidRPr="009C1E68" w:rsidRDefault="00DA4214" w:rsidP="0036156F">
            <w:pPr>
              <w:pStyle w:val="TAL"/>
              <w:jc w:val="center"/>
              <w:rPr>
                <w:bCs/>
                <w:iCs/>
              </w:rPr>
            </w:pPr>
            <w:r w:rsidRPr="009C1E68">
              <w:rPr>
                <w:bCs/>
                <w:iCs/>
              </w:rPr>
              <w:t>N/A</w:t>
            </w:r>
          </w:p>
        </w:tc>
        <w:tc>
          <w:tcPr>
            <w:tcW w:w="728" w:type="dxa"/>
          </w:tcPr>
          <w:p w14:paraId="6CC508A2" w14:textId="77777777" w:rsidR="00DA4214" w:rsidRPr="009C1E68" w:rsidRDefault="00DA4214" w:rsidP="0036156F">
            <w:pPr>
              <w:pStyle w:val="TAL"/>
              <w:jc w:val="center"/>
              <w:rPr>
                <w:bCs/>
                <w:iCs/>
              </w:rPr>
            </w:pPr>
            <w:r w:rsidRPr="009C1E68">
              <w:rPr>
                <w:bCs/>
                <w:iCs/>
              </w:rPr>
              <w:t>FR1 only</w:t>
            </w:r>
          </w:p>
        </w:tc>
      </w:tr>
      <w:tr w:rsidR="00DA4214" w:rsidRPr="009C1E68" w14:paraId="067A2210" w14:textId="77777777" w:rsidTr="0036156F">
        <w:trPr>
          <w:cantSplit/>
          <w:tblHeader/>
        </w:trPr>
        <w:tc>
          <w:tcPr>
            <w:tcW w:w="6917" w:type="dxa"/>
          </w:tcPr>
          <w:p w14:paraId="51A8ACE8" w14:textId="77777777" w:rsidR="00DA4214" w:rsidRPr="009C1E68" w:rsidRDefault="00DA4214" w:rsidP="0036156F">
            <w:pPr>
              <w:keepNext/>
              <w:keepLines/>
              <w:spacing w:after="0"/>
              <w:rPr>
                <w:rFonts w:ascii="Arial" w:hAnsi="Arial"/>
                <w:b/>
                <w:i/>
                <w:sz w:val="18"/>
              </w:rPr>
            </w:pPr>
            <w:r w:rsidRPr="009C1E68">
              <w:rPr>
                <w:rFonts w:ascii="Arial" w:hAnsi="Arial"/>
                <w:b/>
                <w:i/>
                <w:sz w:val="18"/>
              </w:rPr>
              <w:lastRenderedPageBreak/>
              <w:t>crossCarrierSchedulingUL-DiffSCS-r16</w:t>
            </w:r>
          </w:p>
          <w:p w14:paraId="4EFE2489" w14:textId="77777777" w:rsidR="00DA4214" w:rsidRPr="009C1E68" w:rsidRDefault="00DA4214" w:rsidP="0036156F">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6CC76F6" w14:textId="77777777" w:rsidR="00DA4214" w:rsidRPr="009C1E68" w:rsidRDefault="00DA4214" w:rsidP="0036156F">
            <w:pPr>
              <w:keepNext/>
              <w:keepLines/>
              <w:spacing w:after="0"/>
              <w:rPr>
                <w:rFonts w:ascii="Arial" w:hAnsi="Arial"/>
                <w:bCs/>
                <w:i/>
                <w:sz w:val="18"/>
              </w:rPr>
            </w:pPr>
          </w:p>
          <w:p w14:paraId="6CFC7103" w14:textId="77777777" w:rsidR="00DA4214" w:rsidRPr="009C1E68" w:rsidRDefault="00DA4214" w:rsidP="0036156F">
            <w:pPr>
              <w:pStyle w:val="TAL"/>
            </w:pPr>
            <w:r w:rsidRPr="009C1E68">
              <w:t xml:space="preserve">Value </w:t>
            </w:r>
            <w:r w:rsidRPr="009C1E68">
              <w:rPr>
                <w:i/>
              </w:rPr>
              <w:t>low-to-high</w:t>
            </w:r>
            <w:r w:rsidRPr="009C1E68">
              <w:t xml:space="preserve"> indicates UE supports scheduling </w:t>
            </w:r>
            <w:r w:rsidRPr="009C1E68">
              <w:rPr>
                <w:bCs/>
                <w:iCs/>
              </w:rPr>
              <w:t>CC</w:t>
            </w:r>
            <w:r w:rsidRPr="009C1E68">
              <w:t xml:space="preserve"> of lower SCS to scheduled </w:t>
            </w:r>
            <w:r w:rsidRPr="009C1E68">
              <w:rPr>
                <w:bCs/>
                <w:iCs/>
              </w:rPr>
              <w:t>CC</w:t>
            </w:r>
            <w:r w:rsidRPr="009C1E68">
              <w:t xml:space="preserve"> of higher SCS;</w:t>
            </w:r>
          </w:p>
          <w:p w14:paraId="2B888264" w14:textId="77777777" w:rsidR="00DA4214" w:rsidRPr="009C1E68" w:rsidRDefault="00DA4214" w:rsidP="0036156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sz w:val="18"/>
                <w:szCs w:val="18"/>
              </w:rPr>
              <w:t>high-to-low</w:t>
            </w:r>
            <w:r w:rsidRPr="009C1E68">
              <w:rPr>
                <w:rFonts w:ascii="Arial" w:hAnsi="Arial" w:cs="Arial"/>
                <w:sz w:val="18"/>
                <w:szCs w:val="18"/>
              </w:rPr>
              <w:t xml:space="preserve"> indicates UE supports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2EFF0B60" w14:textId="77777777" w:rsidR="00DA4214" w:rsidRPr="009C1E68" w:rsidRDefault="00DA4214" w:rsidP="0036156F">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iCs/>
                <w:sz w:val="18"/>
                <w:szCs w:val="18"/>
              </w:rPr>
              <w:t>both</w:t>
            </w:r>
            <w:r w:rsidRPr="009C1E68">
              <w:rPr>
                <w:rFonts w:ascii="Arial" w:hAnsi="Arial" w:cs="Arial"/>
                <w:sz w:val="18"/>
                <w:szCs w:val="18"/>
              </w:rPr>
              <w:t xml:space="preserve"> indicates UE supports both scheduling </w:t>
            </w:r>
            <w:r w:rsidRPr="009C1E68">
              <w:rPr>
                <w:rFonts w:ascii="Arial" w:hAnsi="Arial"/>
                <w:bCs/>
                <w:iCs/>
                <w:sz w:val="18"/>
              </w:rPr>
              <w:t>CC</w:t>
            </w:r>
            <w:r w:rsidRPr="009C1E68">
              <w:rPr>
                <w:rFonts w:ascii="Arial" w:hAnsi="Arial" w:cs="Arial"/>
                <w:sz w:val="18"/>
                <w:szCs w:val="18"/>
              </w:rPr>
              <w:t xml:space="preserve"> of lower SCS to scheduled </w:t>
            </w:r>
            <w:r w:rsidRPr="009C1E68">
              <w:rPr>
                <w:rFonts w:ascii="Arial" w:hAnsi="Arial"/>
                <w:bCs/>
                <w:iCs/>
                <w:sz w:val="18"/>
              </w:rPr>
              <w:t>CC</w:t>
            </w:r>
            <w:r w:rsidRPr="009C1E68">
              <w:rPr>
                <w:rFonts w:ascii="Arial" w:hAnsi="Arial" w:cs="Arial"/>
                <w:sz w:val="18"/>
                <w:szCs w:val="18"/>
              </w:rPr>
              <w:t xml:space="preserve"> of higher SCS and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09641B93" w14:textId="77777777" w:rsidR="00DA4214" w:rsidRPr="009C1E68" w:rsidRDefault="00DA4214" w:rsidP="0036156F">
            <w:pPr>
              <w:keepNext/>
              <w:keepLines/>
              <w:spacing w:after="0"/>
              <w:rPr>
                <w:rFonts w:ascii="Arial" w:hAnsi="Arial" w:cs="Arial"/>
                <w:sz w:val="18"/>
                <w:szCs w:val="18"/>
              </w:rPr>
            </w:pPr>
          </w:p>
          <w:p w14:paraId="608284A2" w14:textId="77777777" w:rsidR="00DA4214" w:rsidRPr="009C1E68" w:rsidRDefault="00DA4214" w:rsidP="0036156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0A271777" w14:textId="77777777" w:rsidR="00DA4214" w:rsidRPr="009C1E68" w:rsidRDefault="00DA4214" w:rsidP="0036156F">
            <w:pPr>
              <w:pStyle w:val="TAN"/>
              <w:ind w:left="1168" w:hanging="283"/>
            </w:pPr>
            <w:r w:rsidRPr="009C1E68">
              <w:t>-</w:t>
            </w:r>
            <w:r w:rsidRPr="009C1E68">
              <w:tab/>
              <w:t>Processing one unicast DCI scheduling UL per scheduling CC slot per scheduled CC for FDD scheduling CC</w:t>
            </w:r>
          </w:p>
          <w:p w14:paraId="18BBF731" w14:textId="77777777" w:rsidR="00DA4214" w:rsidRPr="009C1E68" w:rsidRDefault="00DA4214" w:rsidP="0036156F">
            <w:pPr>
              <w:pStyle w:val="TAN"/>
              <w:ind w:left="1168" w:hanging="283"/>
            </w:pPr>
            <w:r w:rsidRPr="009C1E68">
              <w:t>-</w:t>
            </w:r>
            <w:r w:rsidRPr="009C1E68">
              <w:tab/>
              <w:t>Processing 2 unicast DCI scheduling UL per scheduling CC slot per scheduled CC for TDD scheduling CC</w:t>
            </w:r>
          </w:p>
          <w:p w14:paraId="7E06C6CC" w14:textId="77777777" w:rsidR="00DA4214" w:rsidRPr="009C1E68" w:rsidRDefault="00DA4214" w:rsidP="0036156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6505828F" w14:textId="77777777" w:rsidR="00DA4214" w:rsidRPr="009C1E68" w:rsidRDefault="00DA4214" w:rsidP="0036156F">
            <w:pPr>
              <w:pStyle w:val="TAN"/>
              <w:ind w:left="1168" w:hanging="283"/>
            </w:pPr>
            <w:r w:rsidRPr="009C1E68">
              <w:t>-</w:t>
            </w:r>
            <w:r w:rsidRPr="009C1E68">
              <w:tab/>
              <w:t>Processing one unicast DCI scheduling UL per N consecutive scheduling CC slot per scheduled CC for FDD scheduling CC</w:t>
            </w:r>
          </w:p>
          <w:p w14:paraId="1F6E8AEF" w14:textId="77777777" w:rsidR="00DA4214" w:rsidRPr="009C1E68" w:rsidRDefault="00DA4214" w:rsidP="0036156F">
            <w:pPr>
              <w:pStyle w:val="TAN"/>
              <w:ind w:left="1168" w:hanging="283"/>
            </w:pPr>
            <w:r w:rsidRPr="009C1E68">
              <w:t>-</w:t>
            </w:r>
            <w:r w:rsidRPr="009C1E68">
              <w:tab/>
              <w:t>Processing 2 unicast DCI scheduling UL per N consecutive scheduling CC slot per scheduled CC for TDD scheduling CC</w:t>
            </w:r>
          </w:p>
          <w:p w14:paraId="6ED4A446" w14:textId="77777777" w:rsidR="00DA4214" w:rsidRPr="009C1E68" w:rsidRDefault="00DA4214" w:rsidP="0036156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6EAF0D22"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C97CD5C"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76AE0D92" w14:textId="77777777" w:rsidR="00DA4214" w:rsidRPr="009C1E68" w:rsidRDefault="00DA4214" w:rsidP="0036156F">
            <w:pPr>
              <w:pStyle w:val="TAL"/>
              <w:jc w:val="center"/>
              <w:rPr>
                <w:bCs/>
                <w:iCs/>
              </w:rPr>
            </w:pPr>
            <w:r w:rsidRPr="009C1E68">
              <w:rPr>
                <w:bCs/>
                <w:iCs/>
              </w:rPr>
              <w:t>N/A</w:t>
            </w:r>
          </w:p>
        </w:tc>
        <w:tc>
          <w:tcPr>
            <w:tcW w:w="728" w:type="dxa"/>
          </w:tcPr>
          <w:p w14:paraId="0E4BA15D" w14:textId="77777777" w:rsidR="00DA4214" w:rsidRPr="009C1E68" w:rsidRDefault="00DA4214" w:rsidP="0036156F">
            <w:pPr>
              <w:pStyle w:val="TAL"/>
              <w:jc w:val="center"/>
              <w:rPr>
                <w:bCs/>
                <w:iCs/>
              </w:rPr>
            </w:pPr>
            <w:r w:rsidRPr="009C1E68">
              <w:rPr>
                <w:bCs/>
                <w:iCs/>
              </w:rPr>
              <w:t>N/A</w:t>
            </w:r>
          </w:p>
        </w:tc>
      </w:tr>
      <w:tr w:rsidR="00DA4214" w:rsidRPr="009C1E68" w14:paraId="54BB314D" w14:textId="77777777" w:rsidTr="0036156F">
        <w:trPr>
          <w:cantSplit/>
          <w:tblHeader/>
        </w:trPr>
        <w:tc>
          <w:tcPr>
            <w:tcW w:w="6917" w:type="dxa"/>
          </w:tcPr>
          <w:p w14:paraId="167978E9" w14:textId="77777777" w:rsidR="00DA4214" w:rsidRPr="009C1E68" w:rsidRDefault="00DA4214" w:rsidP="0036156F">
            <w:pPr>
              <w:keepNext/>
              <w:keepLines/>
              <w:spacing w:after="0"/>
              <w:rPr>
                <w:rFonts w:ascii="Arial" w:hAnsi="Arial" w:cs="Arial"/>
                <w:b/>
                <w:i/>
                <w:sz w:val="18"/>
                <w:lang w:eastAsia="fr-FR"/>
              </w:rPr>
            </w:pPr>
            <w:r w:rsidRPr="009C1E68">
              <w:rPr>
                <w:rFonts w:ascii="Arial" w:hAnsi="Arial" w:cs="Arial"/>
                <w:b/>
                <w:i/>
                <w:sz w:val="18"/>
                <w:lang w:eastAsia="fr-FR"/>
              </w:rPr>
              <w:lastRenderedPageBreak/>
              <w:t>csi-ReportingCrossPUCCH-Grp-r16</w:t>
            </w:r>
          </w:p>
          <w:p w14:paraId="4D2045DB" w14:textId="77777777" w:rsidR="00DA4214" w:rsidRPr="009C1E68" w:rsidRDefault="00DA4214" w:rsidP="0036156F">
            <w:pPr>
              <w:keepNext/>
              <w:keepLines/>
              <w:spacing w:after="0"/>
              <w:rPr>
                <w:rFonts w:ascii="Arial" w:hAnsi="Arial" w:cs="Arial"/>
                <w:bCs/>
                <w:iCs/>
                <w:sz w:val="18"/>
                <w:lang w:eastAsia="fr-FR"/>
              </w:rPr>
            </w:pPr>
            <w:r w:rsidRPr="009C1E68">
              <w:rPr>
                <w:rFonts w:ascii="Arial" w:hAnsi="Arial" w:cs="Arial"/>
                <w:bCs/>
                <w:iCs/>
                <w:sz w:val="18"/>
                <w:lang w:eastAsia="fr-FR"/>
              </w:rPr>
              <w:t>Indicates the support of CSI reporting cross PUCCH group, comprised of the following functional components:</w:t>
            </w:r>
          </w:p>
          <w:p w14:paraId="6A24B9C6" w14:textId="77777777" w:rsidR="00DA4214" w:rsidRPr="009C1E68" w:rsidRDefault="00DA4214" w:rsidP="0036156F">
            <w:pPr>
              <w:keepNext/>
              <w:keepLines/>
              <w:spacing w:after="0"/>
              <w:rPr>
                <w:rFonts w:ascii="Arial" w:hAnsi="Arial" w:cs="Arial"/>
                <w:bCs/>
                <w:iCs/>
                <w:sz w:val="18"/>
                <w:lang w:eastAsia="fr-FR"/>
              </w:rPr>
            </w:pPr>
          </w:p>
          <w:p w14:paraId="1DF7CB41"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activation procedure;</w:t>
            </w:r>
          </w:p>
          <w:p w14:paraId="463D4CC9"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activation procedure;</w:t>
            </w:r>
          </w:p>
          <w:p w14:paraId="38B7A27F"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for P-CSI and A-CSI for cross-PUCCH group CSI reporting;</w:t>
            </w:r>
          </w:p>
          <w:p w14:paraId="77E1B60E"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computationTimeForA-CSI-r16</w:t>
            </w:r>
            <w:r w:rsidRPr="009C1E68">
              <w:rPr>
                <w:rFonts w:ascii="Arial" w:hAnsi="Arial" w:cs="Arial"/>
                <w:sz w:val="18"/>
                <w:szCs w:val="18"/>
                <w:lang w:eastAsia="fr-FR"/>
              </w:rPr>
              <w:t xml:space="preserve"> indicates the CSI computation time for A-CSI; if '</w:t>
            </w:r>
            <w:r w:rsidRPr="009C1E68">
              <w:rPr>
                <w:rFonts w:ascii="Arial" w:hAnsi="Arial" w:cs="Arial"/>
                <w:i/>
                <w:iCs/>
                <w:sz w:val="18"/>
                <w:szCs w:val="18"/>
                <w:lang w:eastAsia="fr-FR"/>
              </w:rPr>
              <w:t>relaxed</w:t>
            </w:r>
            <w:r w:rsidRPr="009C1E68">
              <w:rPr>
                <w:rFonts w:ascii="Arial" w:hAnsi="Arial" w:cs="Arial"/>
                <w:sz w:val="18"/>
                <w:szCs w:val="18"/>
                <w:lang w:eastAsia="fr-FR"/>
              </w:rPr>
              <w:t xml:space="preserve">' is reported, the </w:t>
            </w:r>
            <w:r w:rsidRPr="009C1E68">
              <w:rPr>
                <w:rFonts w:ascii="Arial" w:hAnsi="Arial" w:cs="Arial"/>
                <w:i/>
                <w:sz w:val="18"/>
                <w:szCs w:val="18"/>
                <w:lang w:eastAsia="fr-FR"/>
              </w:rPr>
              <w:t>additionalSymbols-r16</w:t>
            </w:r>
            <w:r w:rsidRPr="009C1E6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C1E68">
              <w:rPr>
                <w:rFonts w:ascii="Arial" w:hAnsi="Arial" w:cs="Arial"/>
                <w:i/>
                <w:iCs/>
                <w:sz w:val="18"/>
                <w:szCs w:val="18"/>
                <w:lang w:eastAsia="fr-FR"/>
              </w:rPr>
              <w:t>s14</w:t>
            </w:r>
            <w:r w:rsidRPr="009C1E6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91221B6"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sp-CSI-ReportingOnPUCCH-r16</w:t>
            </w:r>
            <w:r w:rsidRPr="009C1E68">
              <w:rPr>
                <w:rFonts w:ascii="Arial" w:hAnsi="Arial" w:cs="Arial"/>
                <w:sz w:val="18"/>
                <w:szCs w:val="18"/>
                <w:lang w:eastAsia="fr-FR"/>
              </w:rPr>
              <w:t xml:space="preserve"> indicates whether the UE supports SP-CSI reporting on PUCCH for cross-PUCCH group CSI reporting;</w:t>
            </w:r>
          </w:p>
          <w:p w14:paraId="37A408E0"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sp-CSI-ReportingOnPUSCH-r16</w:t>
            </w:r>
            <w:r w:rsidRPr="009C1E68">
              <w:rPr>
                <w:rFonts w:ascii="Arial" w:hAnsi="Arial" w:cs="Arial"/>
                <w:sz w:val="18"/>
                <w:szCs w:val="18"/>
                <w:lang w:eastAsia="fr-FR"/>
              </w:rPr>
              <w:t xml:space="preserve"> indicates whether the UE supports SP-CSI reporting on PUSCH for cross-PUCCH group CSI reporting;</w:t>
            </w:r>
          </w:p>
          <w:p w14:paraId="2AF55756" w14:textId="77777777" w:rsidR="00DA4214" w:rsidRPr="009C1E68" w:rsidRDefault="00DA4214" w:rsidP="0036156F">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carrierTypePairList-r16</w:t>
            </w:r>
            <w:r w:rsidRPr="009C1E68">
              <w:rPr>
                <w:rFonts w:ascii="Arial" w:hAnsi="Arial" w:cs="Arial"/>
                <w:sz w:val="18"/>
                <w:szCs w:val="18"/>
                <w:lang w:eastAsia="fr-FR"/>
              </w:rPr>
              <w:t xml:space="preserve"> indicates one or multiple supported carrier type pairs(s). For each supported carrier type pair in </w:t>
            </w:r>
            <w:r w:rsidRPr="009C1E68">
              <w:rPr>
                <w:rFonts w:ascii="Arial" w:hAnsi="Arial" w:cs="Arial"/>
                <w:i/>
                <w:iCs/>
                <w:sz w:val="18"/>
                <w:szCs w:val="18"/>
                <w:lang w:eastAsia="fr-FR"/>
              </w:rPr>
              <w:t>carrierTypePairList-r16</w:t>
            </w:r>
            <w:r w:rsidRPr="009C1E68">
              <w:rPr>
                <w:rFonts w:ascii="Arial" w:hAnsi="Arial" w:cs="Arial"/>
                <w:sz w:val="18"/>
                <w:szCs w:val="18"/>
                <w:lang w:eastAsia="fr-FR"/>
              </w:rPr>
              <w:t>:</w:t>
            </w:r>
          </w:p>
          <w:p w14:paraId="21244F8B" w14:textId="77777777" w:rsidR="00DA4214" w:rsidRPr="009C1E68" w:rsidRDefault="00DA4214" w:rsidP="0036156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carrierForCSI-Measurement-r16 indicates the carrier type in a PUCCH group in which CSI measurement is performed;</w:t>
            </w:r>
          </w:p>
          <w:p w14:paraId="090C3E0C" w14:textId="77777777" w:rsidR="00DA4214" w:rsidRPr="009C1E68" w:rsidRDefault="00DA4214" w:rsidP="0036156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carrierForCSI-Reporting-r16 indicates the carrier type in the other PUCCH group in which CSI report is performed,</w:t>
            </w:r>
          </w:p>
          <w:p w14:paraId="35B50ED4" w14:textId="77777777" w:rsidR="00DA4214" w:rsidRPr="009C1E68" w:rsidRDefault="00DA4214" w:rsidP="0036156F">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where a carrier type is one of {</w:t>
            </w:r>
            <w:r w:rsidRPr="009C1E68">
              <w:rPr>
                <w:rFonts w:ascii="Arial" w:hAnsi="Arial" w:cs="Arial"/>
                <w:i/>
                <w:iCs/>
                <w:sz w:val="18"/>
                <w:szCs w:val="18"/>
              </w:rPr>
              <w:t>fr1-NonSharedTDD-r16, fr1-SharedTDD-r16, fr1-NonSharedFDD-r16, fr2-r16</w:t>
            </w:r>
            <w:r w:rsidRPr="009C1E68">
              <w:rPr>
                <w:rFonts w:ascii="Arial" w:hAnsi="Arial" w:cs="Arial"/>
                <w:sz w:val="18"/>
                <w:szCs w:val="18"/>
                <w:lang w:eastAsia="fr-FR"/>
              </w:rPr>
              <w:t>}</w:t>
            </w:r>
          </w:p>
          <w:p w14:paraId="7E06A4E4" w14:textId="77777777" w:rsidR="00DA4214" w:rsidRPr="009C1E68" w:rsidRDefault="00DA4214" w:rsidP="0036156F">
            <w:pPr>
              <w:keepNext/>
              <w:keepLines/>
              <w:spacing w:after="0"/>
              <w:rPr>
                <w:rFonts w:ascii="Arial" w:hAnsi="Arial" w:cs="Arial"/>
                <w:sz w:val="18"/>
                <w:lang w:eastAsia="fr-FR"/>
              </w:rPr>
            </w:pPr>
          </w:p>
          <w:p w14:paraId="5FF0C2C6" w14:textId="77777777" w:rsidR="00DA4214" w:rsidRPr="009C1E68" w:rsidRDefault="00DA4214" w:rsidP="0036156F">
            <w:pPr>
              <w:keepNext/>
              <w:keepLines/>
              <w:spacing w:after="0"/>
              <w:rPr>
                <w:rFonts w:ascii="Arial" w:hAnsi="Arial"/>
                <w:i/>
                <w:iCs/>
                <w:sz w:val="18"/>
                <w:lang w:eastAsia="fr-FR"/>
              </w:rPr>
            </w:pPr>
            <w:r w:rsidRPr="009C1E68">
              <w:rPr>
                <w:rFonts w:ascii="Arial" w:hAnsi="Arial" w:cs="Arial"/>
                <w:sz w:val="18"/>
                <w:lang w:eastAsia="fr-FR"/>
              </w:rPr>
              <w:t xml:space="preserve">UE indicating support of this feature shall indicate </w:t>
            </w:r>
            <w:proofErr w:type="spellStart"/>
            <w:r w:rsidRPr="009C1E68">
              <w:rPr>
                <w:rFonts w:ascii="Arial" w:hAnsi="Arial" w:cs="Arial"/>
                <w:i/>
                <w:sz w:val="18"/>
                <w:lang w:eastAsia="fr-FR"/>
              </w:rPr>
              <w:t>csi-ReportFramework</w:t>
            </w:r>
            <w:proofErr w:type="spellEnd"/>
            <w:r w:rsidRPr="009C1E68">
              <w:rPr>
                <w:rFonts w:ascii="Arial" w:hAnsi="Arial" w:cs="Arial"/>
                <w:sz w:val="18"/>
                <w:lang w:eastAsia="fr-FR"/>
              </w:rPr>
              <w:t xml:space="preserve"> and indicate support of either </w:t>
            </w:r>
            <w:proofErr w:type="spellStart"/>
            <w:r w:rsidRPr="009C1E68">
              <w:rPr>
                <w:rFonts w:ascii="Arial" w:hAnsi="Arial" w:cs="Arial"/>
                <w:i/>
                <w:sz w:val="18"/>
                <w:lang w:eastAsia="fr-FR"/>
              </w:rPr>
              <w:t>twoPUCCH</w:t>
            </w:r>
            <w:proofErr w:type="spellEnd"/>
            <w:r w:rsidRPr="009C1E68">
              <w:rPr>
                <w:rFonts w:ascii="Arial" w:hAnsi="Arial" w:cs="Arial"/>
                <w:i/>
                <w:sz w:val="18"/>
                <w:lang w:eastAsia="fr-FR"/>
              </w:rPr>
              <w:t>-Group</w:t>
            </w:r>
            <w:r w:rsidRPr="009C1E68">
              <w:rPr>
                <w:rFonts w:ascii="Arial" w:hAnsi="Arial" w:cs="Arial"/>
                <w:sz w:val="18"/>
                <w:lang w:eastAsia="fr-FR"/>
              </w:rPr>
              <w:t xml:space="preserve"> or </w:t>
            </w:r>
            <w:r w:rsidRPr="009C1E68">
              <w:rPr>
                <w:rFonts w:ascii="Arial" w:hAnsi="Arial" w:cs="Arial"/>
                <w:i/>
                <w:sz w:val="18"/>
                <w:lang w:eastAsia="fr-FR"/>
              </w:rPr>
              <w:t>twoPUCCH-Grp-ConfigurationsList-r16.</w:t>
            </w:r>
          </w:p>
          <w:p w14:paraId="326D2130" w14:textId="77777777" w:rsidR="00DA4214" w:rsidRPr="009C1E68" w:rsidRDefault="00DA4214" w:rsidP="0036156F">
            <w:pPr>
              <w:pStyle w:val="TAN"/>
              <w:rPr>
                <w:lang w:eastAsia="fr-FR"/>
              </w:rPr>
            </w:pPr>
          </w:p>
          <w:p w14:paraId="1F9F0090" w14:textId="77777777" w:rsidR="00DA4214" w:rsidRPr="009C1E68" w:rsidRDefault="00DA4214" w:rsidP="0036156F">
            <w:pPr>
              <w:pStyle w:val="TAN"/>
              <w:rPr>
                <w:lang w:eastAsia="fr-FR"/>
              </w:rPr>
            </w:pPr>
            <w:r w:rsidRPr="009C1E68">
              <w:rPr>
                <w:lang w:eastAsia="fr-FR"/>
              </w:rPr>
              <w:t>NOTE 1:</w:t>
            </w:r>
            <w:r w:rsidRPr="009C1E68">
              <w:rPr>
                <w:szCs w:val="18"/>
                <w:lang w:eastAsia="fr-FR"/>
              </w:rPr>
              <w:tab/>
            </w:r>
            <w:r w:rsidRPr="009C1E68">
              <w:rPr>
                <w:lang w:eastAsia="fr-FR"/>
              </w:rPr>
              <w:t>For a band combination with SUL, the SUL band is counted as one of the bands.</w:t>
            </w:r>
          </w:p>
          <w:p w14:paraId="31E54AC9" w14:textId="77777777" w:rsidR="00DA4214" w:rsidRPr="009C1E68" w:rsidRDefault="00DA4214" w:rsidP="0036156F">
            <w:pPr>
              <w:pStyle w:val="TAN"/>
              <w:rPr>
                <w:lang w:eastAsia="fr-FR"/>
              </w:rPr>
            </w:pPr>
            <w:r w:rsidRPr="009C1E68">
              <w:rPr>
                <w:lang w:eastAsia="fr-FR"/>
              </w:rPr>
              <w:t>NOTE 2:</w:t>
            </w:r>
            <w:r w:rsidRPr="009C1E68">
              <w:rPr>
                <w:szCs w:val="18"/>
                <w:lang w:eastAsia="fr-FR"/>
              </w:rPr>
              <w:tab/>
            </w:r>
            <w:r w:rsidRPr="009C1E68">
              <w:rPr>
                <w:lang w:eastAsia="fr-FR"/>
              </w:rPr>
              <w:t>For a band combination with SDL, the SDL band is counted as one of the bands. SDL is indicated as '</w:t>
            </w:r>
            <w:r w:rsidRPr="009C1E68">
              <w:rPr>
                <w:bCs/>
                <w:iCs/>
                <w:lang w:eastAsia="fr-FR"/>
              </w:rPr>
              <w:t>FR1-NonSharedFDD</w:t>
            </w:r>
            <w:r w:rsidRPr="009C1E68">
              <w:rPr>
                <w:lang w:eastAsia="fr-FR"/>
              </w:rPr>
              <w:t>' carrier type. Per UE capabilities that are TDD only are not applicable to SDL.</w:t>
            </w:r>
          </w:p>
          <w:p w14:paraId="4472DCE2" w14:textId="77777777" w:rsidR="00DA4214" w:rsidRPr="009C1E68" w:rsidRDefault="00DA4214" w:rsidP="0036156F">
            <w:pPr>
              <w:pStyle w:val="TAN"/>
              <w:rPr>
                <w:lang w:eastAsia="fr-FR"/>
              </w:rPr>
            </w:pPr>
            <w:r w:rsidRPr="009C1E68">
              <w:rPr>
                <w:lang w:eastAsia="fr-FR"/>
              </w:rPr>
              <w:t>NOTE 3:</w:t>
            </w:r>
            <w:r w:rsidRPr="009C1E68">
              <w:rPr>
                <w:szCs w:val="18"/>
                <w:lang w:eastAsia="fr-FR"/>
              </w:rPr>
              <w:tab/>
            </w:r>
            <w:r w:rsidRPr="009C1E6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590981B" w14:textId="77777777" w:rsidR="00DA4214" w:rsidRPr="009C1E68" w:rsidRDefault="00DA4214" w:rsidP="0036156F">
            <w:pPr>
              <w:pStyle w:val="TAL"/>
              <w:jc w:val="center"/>
              <w:rPr>
                <w:rFonts w:cs="Arial"/>
                <w:szCs w:val="18"/>
              </w:rPr>
            </w:pPr>
            <w:r w:rsidRPr="009C1E68">
              <w:rPr>
                <w:rFonts w:cs="Arial"/>
                <w:lang w:eastAsia="fr-FR"/>
              </w:rPr>
              <w:t>BC</w:t>
            </w:r>
          </w:p>
        </w:tc>
        <w:tc>
          <w:tcPr>
            <w:tcW w:w="567" w:type="dxa"/>
          </w:tcPr>
          <w:p w14:paraId="1727FAA9" w14:textId="77777777" w:rsidR="00DA4214" w:rsidRPr="009C1E68" w:rsidRDefault="00DA4214" w:rsidP="0036156F">
            <w:pPr>
              <w:pStyle w:val="TAL"/>
              <w:jc w:val="center"/>
              <w:rPr>
                <w:rFonts w:cs="Arial"/>
                <w:szCs w:val="18"/>
              </w:rPr>
            </w:pPr>
            <w:r w:rsidRPr="009C1E68">
              <w:rPr>
                <w:rFonts w:cs="Arial"/>
                <w:lang w:eastAsia="fr-FR"/>
              </w:rPr>
              <w:t>No</w:t>
            </w:r>
          </w:p>
        </w:tc>
        <w:tc>
          <w:tcPr>
            <w:tcW w:w="709" w:type="dxa"/>
          </w:tcPr>
          <w:p w14:paraId="73C7D75E" w14:textId="77777777" w:rsidR="00DA4214" w:rsidRPr="009C1E68" w:rsidRDefault="00DA4214" w:rsidP="0036156F">
            <w:pPr>
              <w:pStyle w:val="TAL"/>
              <w:jc w:val="center"/>
              <w:rPr>
                <w:bCs/>
                <w:iCs/>
              </w:rPr>
            </w:pPr>
            <w:r w:rsidRPr="009C1E68">
              <w:rPr>
                <w:rFonts w:cs="Arial"/>
                <w:bCs/>
                <w:iCs/>
                <w:lang w:eastAsia="fr-FR"/>
              </w:rPr>
              <w:t>N/A</w:t>
            </w:r>
          </w:p>
        </w:tc>
        <w:tc>
          <w:tcPr>
            <w:tcW w:w="728" w:type="dxa"/>
          </w:tcPr>
          <w:p w14:paraId="549E3745" w14:textId="77777777" w:rsidR="00DA4214" w:rsidRPr="009C1E68" w:rsidRDefault="00DA4214" w:rsidP="0036156F">
            <w:pPr>
              <w:pStyle w:val="TAL"/>
              <w:jc w:val="center"/>
              <w:rPr>
                <w:bCs/>
                <w:iCs/>
              </w:rPr>
            </w:pPr>
            <w:r w:rsidRPr="009C1E68">
              <w:rPr>
                <w:rFonts w:cs="Arial"/>
                <w:bCs/>
                <w:iCs/>
                <w:lang w:eastAsia="fr-FR"/>
              </w:rPr>
              <w:t>N/A</w:t>
            </w:r>
          </w:p>
        </w:tc>
      </w:tr>
      <w:tr w:rsidR="00DA4214" w:rsidRPr="009C1E68" w14:paraId="38468D70" w14:textId="77777777" w:rsidTr="0036156F">
        <w:trPr>
          <w:cantSplit/>
          <w:tblHeader/>
        </w:trPr>
        <w:tc>
          <w:tcPr>
            <w:tcW w:w="6917" w:type="dxa"/>
          </w:tcPr>
          <w:p w14:paraId="2C5F2BA5" w14:textId="77777777" w:rsidR="00DA4214" w:rsidRPr="009C1E68" w:rsidRDefault="00DA4214" w:rsidP="0036156F">
            <w:pPr>
              <w:pStyle w:val="TAL"/>
              <w:rPr>
                <w:b/>
                <w:i/>
              </w:rPr>
            </w:pPr>
            <w:proofErr w:type="spellStart"/>
            <w:r w:rsidRPr="009C1E68">
              <w:rPr>
                <w:b/>
                <w:i/>
              </w:rPr>
              <w:t>csi</w:t>
            </w:r>
            <w:proofErr w:type="spellEnd"/>
            <w:r w:rsidRPr="009C1E68">
              <w:rPr>
                <w:b/>
                <w:i/>
              </w:rPr>
              <w:t>-RS-IM-</w:t>
            </w:r>
            <w:proofErr w:type="spellStart"/>
            <w:r w:rsidRPr="009C1E68">
              <w:rPr>
                <w:b/>
                <w:i/>
              </w:rPr>
              <w:t>ReceptionForFeedbackPerBandComb</w:t>
            </w:r>
            <w:proofErr w:type="spellEnd"/>
          </w:p>
          <w:p w14:paraId="5A1A1628" w14:textId="77777777" w:rsidR="00DA4214" w:rsidRPr="009C1E68" w:rsidRDefault="00DA4214" w:rsidP="0036156F">
            <w:pPr>
              <w:pStyle w:val="TAL"/>
              <w:rPr>
                <w:rFonts w:cs="Arial"/>
                <w:bCs/>
                <w:iCs/>
                <w:szCs w:val="18"/>
              </w:rPr>
            </w:pPr>
            <w:r w:rsidRPr="009C1E68">
              <w:rPr>
                <w:rFonts w:cs="Arial"/>
                <w:bCs/>
                <w:iCs/>
                <w:szCs w:val="18"/>
              </w:rPr>
              <w:t>Indicates support of CSI-RS and CSI-IM reception for CSI feedback. This capability signalling comprises the following parameters:</w:t>
            </w:r>
          </w:p>
          <w:p w14:paraId="35D0E5BB"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ActBWP</w:t>
            </w:r>
            <w:proofErr w:type="spellEnd"/>
            <w:r w:rsidRPr="009C1E68">
              <w:rPr>
                <w:rFonts w:ascii="Arial" w:hAnsi="Arial" w:cs="Arial"/>
                <w:i/>
                <w:sz w:val="18"/>
                <w:szCs w:val="18"/>
              </w:rPr>
              <w:t>-</w:t>
            </w:r>
            <w:proofErr w:type="spellStart"/>
            <w:r w:rsidRPr="009C1E68">
              <w:rPr>
                <w:rFonts w:ascii="Arial" w:hAnsi="Arial" w:cs="Arial"/>
                <w:i/>
                <w:sz w:val="18"/>
                <w:szCs w:val="18"/>
              </w:rPr>
              <w:t>AllCC</w:t>
            </w:r>
            <w:proofErr w:type="spellEnd"/>
            <w:r w:rsidRPr="009C1E6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w:t>
            </w:r>
            <w:proofErr w:type="spellStart"/>
            <w:r w:rsidRPr="009C1E68">
              <w:rPr>
                <w:rFonts w:ascii="Arial" w:hAnsi="Arial" w:cs="Arial"/>
                <w:i/>
                <w:sz w:val="18"/>
                <w:szCs w:val="18"/>
              </w:rPr>
              <w:t>ParametersPerBand</w:t>
            </w:r>
            <w:proofErr w:type="spellEnd"/>
            <w:r w:rsidRPr="009C1E68">
              <w:rPr>
                <w:rFonts w:ascii="Arial" w:hAnsi="Arial" w:cs="Arial"/>
                <w:i/>
                <w:sz w:val="18"/>
                <w:szCs w:val="18"/>
              </w:rPr>
              <w:t xml:space="preserve">-&gt; </w:t>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and in </w:t>
            </w:r>
            <w:r w:rsidRPr="009C1E68">
              <w:rPr>
                <w:rFonts w:ascii="Arial" w:hAnsi="Arial" w:cs="Arial"/>
                <w:i/>
                <w:sz w:val="18"/>
                <w:szCs w:val="18"/>
              </w:rPr>
              <w:t>Phy-</w:t>
            </w:r>
            <w:proofErr w:type="spellStart"/>
            <w:r w:rsidRPr="009C1E68">
              <w:rPr>
                <w:rFonts w:ascii="Arial" w:hAnsi="Arial" w:cs="Arial"/>
                <w:i/>
                <w:sz w:val="18"/>
                <w:szCs w:val="18"/>
              </w:rPr>
              <w:t>ParametersFRX</w:t>
            </w:r>
            <w:proofErr w:type="spellEnd"/>
            <w:r w:rsidRPr="009C1E68">
              <w:rPr>
                <w:rFonts w:ascii="Arial" w:hAnsi="Arial" w:cs="Arial"/>
                <w:i/>
                <w:sz w:val="18"/>
                <w:szCs w:val="18"/>
              </w:rPr>
              <w:t xml:space="preserve">-Diff-&gt; </w:t>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w:t>
            </w:r>
          </w:p>
          <w:p w14:paraId="2A0A11AC"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ActBWP</w:t>
            </w:r>
            <w:proofErr w:type="spellEnd"/>
            <w:r w:rsidRPr="009C1E68">
              <w:rPr>
                <w:rFonts w:ascii="Arial" w:hAnsi="Arial" w:cs="Arial"/>
                <w:i/>
                <w:sz w:val="18"/>
                <w:szCs w:val="18"/>
              </w:rPr>
              <w:t>-</w:t>
            </w:r>
            <w:proofErr w:type="spellStart"/>
            <w:r w:rsidRPr="009C1E68">
              <w:rPr>
                <w:rFonts w:ascii="Arial" w:hAnsi="Arial" w:cs="Arial"/>
                <w:i/>
                <w:sz w:val="18"/>
                <w:szCs w:val="18"/>
              </w:rPr>
              <w:t>AllCC</w:t>
            </w:r>
            <w:proofErr w:type="spellEnd"/>
            <w:r w:rsidRPr="009C1E6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w:t>
            </w:r>
            <w:proofErr w:type="spellStart"/>
            <w:r w:rsidRPr="009C1E68">
              <w:rPr>
                <w:rFonts w:ascii="Arial" w:hAnsi="Arial" w:cs="Arial"/>
                <w:i/>
                <w:sz w:val="18"/>
                <w:szCs w:val="18"/>
              </w:rPr>
              <w:t>ParametersPerBand</w:t>
            </w:r>
            <w:proofErr w:type="spellEnd"/>
            <w:r w:rsidRPr="009C1E68">
              <w:rPr>
                <w:rFonts w:ascii="Arial" w:hAnsi="Arial" w:cs="Arial"/>
                <w:i/>
                <w:sz w:val="18"/>
                <w:szCs w:val="18"/>
              </w:rPr>
              <w:t xml:space="preserve">-&gt; </w:t>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and in </w:t>
            </w:r>
            <w:r w:rsidRPr="009C1E68">
              <w:rPr>
                <w:rFonts w:ascii="Arial" w:hAnsi="Arial" w:cs="Arial"/>
                <w:i/>
                <w:sz w:val="18"/>
                <w:szCs w:val="18"/>
              </w:rPr>
              <w:t>Phy-</w:t>
            </w:r>
            <w:proofErr w:type="spellStart"/>
            <w:r w:rsidRPr="009C1E68">
              <w:rPr>
                <w:rFonts w:ascii="Arial" w:hAnsi="Arial" w:cs="Arial"/>
                <w:i/>
                <w:sz w:val="18"/>
                <w:szCs w:val="18"/>
              </w:rPr>
              <w:t>ParametersFRX</w:t>
            </w:r>
            <w:proofErr w:type="spellEnd"/>
            <w:r w:rsidRPr="009C1E68">
              <w:rPr>
                <w:rFonts w:ascii="Arial" w:hAnsi="Arial" w:cs="Arial"/>
                <w:i/>
                <w:sz w:val="18"/>
                <w:szCs w:val="18"/>
              </w:rPr>
              <w:t xml:space="preserve">-Diff-&gt; </w:t>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w:t>
            </w:r>
          </w:p>
          <w:p w14:paraId="5F54CC0C" w14:textId="77777777" w:rsidR="00DA4214" w:rsidRPr="009C1E68" w:rsidRDefault="00DA4214" w:rsidP="0036156F">
            <w:pPr>
              <w:pStyle w:val="TAL"/>
              <w:rPr>
                <w:rFonts w:cs="Arial"/>
                <w:szCs w:val="18"/>
              </w:rPr>
            </w:pPr>
            <w:r w:rsidRPr="009C1E68">
              <w:rPr>
                <w:rFonts w:cs="Arial"/>
                <w:szCs w:val="18"/>
              </w:rPr>
              <w:t xml:space="preserve">The UE is mandated to report </w:t>
            </w:r>
            <w:proofErr w:type="spellStart"/>
            <w:r w:rsidRPr="009C1E68">
              <w:rPr>
                <w:i/>
                <w:iCs/>
              </w:rPr>
              <w:t>csi</w:t>
            </w:r>
            <w:proofErr w:type="spellEnd"/>
            <w:r w:rsidRPr="009C1E68">
              <w:rPr>
                <w:i/>
                <w:iCs/>
              </w:rPr>
              <w:t>-RS-IM-</w:t>
            </w:r>
            <w:proofErr w:type="spellStart"/>
            <w:r w:rsidRPr="009C1E68">
              <w:rPr>
                <w:i/>
                <w:iCs/>
              </w:rPr>
              <w:t>ReceptionForFeedbackPerBandComb</w:t>
            </w:r>
            <w:proofErr w:type="spellEnd"/>
            <w:r w:rsidRPr="009C1E68">
              <w:rPr>
                <w:rFonts w:cs="Arial"/>
                <w:szCs w:val="18"/>
              </w:rPr>
              <w:t>.</w:t>
            </w:r>
          </w:p>
        </w:tc>
        <w:tc>
          <w:tcPr>
            <w:tcW w:w="709" w:type="dxa"/>
          </w:tcPr>
          <w:p w14:paraId="5324DD06" w14:textId="77777777" w:rsidR="00DA4214" w:rsidRPr="009C1E68" w:rsidRDefault="00DA4214" w:rsidP="0036156F">
            <w:pPr>
              <w:pStyle w:val="TAL"/>
              <w:jc w:val="center"/>
            </w:pPr>
            <w:r w:rsidRPr="009C1E68">
              <w:t>BC</w:t>
            </w:r>
          </w:p>
        </w:tc>
        <w:tc>
          <w:tcPr>
            <w:tcW w:w="567" w:type="dxa"/>
          </w:tcPr>
          <w:p w14:paraId="484001E6" w14:textId="77777777" w:rsidR="00DA4214" w:rsidRPr="009C1E68" w:rsidRDefault="00DA4214" w:rsidP="0036156F">
            <w:pPr>
              <w:pStyle w:val="TAL"/>
              <w:jc w:val="center"/>
            </w:pPr>
            <w:r w:rsidRPr="009C1E68">
              <w:t>Yes</w:t>
            </w:r>
          </w:p>
        </w:tc>
        <w:tc>
          <w:tcPr>
            <w:tcW w:w="709" w:type="dxa"/>
          </w:tcPr>
          <w:p w14:paraId="5A95C2C6" w14:textId="77777777" w:rsidR="00DA4214" w:rsidRPr="009C1E68" w:rsidRDefault="00DA4214" w:rsidP="0036156F">
            <w:pPr>
              <w:pStyle w:val="TAL"/>
              <w:jc w:val="center"/>
            </w:pPr>
            <w:r w:rsidRPr="009C1E68">
              <w:rPr>
                <w:bCs/>
                <w:iCs/>
              </w:rPr>
              <w:t>N/A</w:t>
            </w:r>
          </w:p>
        </w:tc>
        <w:tc>
          <w:tcPr>
            <w:tcW w:w="728" w:type="dxa"/>
          </w:tcPr>
          <w:p w14:paraId="3E5E0730" w14:textId="77777777" w:rsidR="00DA4214" w:rsidRPr="009C1E68" w:rsidRDefault="00DA4214" w:rsidP="0036156F">
            <w:pPr>
              <w:pStyle w:val="TAL"/>
              <w:jc w:val="center"/>
            </w:pPr>
            <w:r w:rsidRPr="009C1E68">
              <w:rPr>
                <w:bCs/>
                <w:iCs/>
              </w:rPr>
              <w:t>N/A</w:t>
            </w:r>
          </w:p>
        </w:tc>
      </w:tr>
      <w:tr w:rsidR="00DA4214" w:rsidRPr="009C1E68" w14:paraId="03D25CFE" w14:textId="77777777" w:rsidTr="0036156F">
        <w:trPr>
          <w:cantSplit/>
          <w:tblHeader/>
        </w:trPr>
        <w:tc>
          <w:tcPr>
            <w:tcW w:w="6917" w:type="dxa"/>
          </w:tcPr>
          <w:p w14:paraId="05ACC2BB" w14:textId="77777777" w:rsidR="00DA4214" w:rsidRPr="009C1E68" w:rsidRDefault="00DA4214" w:rsidP="0036156F">
            <w:pPr>
              <w:pStyle w:val="TAL"/>
              <w:rPr>
                <w:b/>
                <w:i/>
              </w:rPr>
            </w:pPr>
            <w:r w:rsidRPr="009C1E68">
              <w:rPr>
                <w:b/>
                <w:i/>
              </w:rPr>
              <w:lastRenderedPageBreak/>
              <w:t>dci-FormatsPCellPSCellUSS-Sets-r17</w:t>
            </w:r>
          </w:p>
          <w:p w14:paraId="4FB72685" w14:textId="77777777" w:rsidR="00DA4214" w:rsidRPr="009C1E68" w:rsidRDefault="00DA4214" w:rsidP="0036156F">
            <w:pPr>
              <w:pStyle w:val="TAL"/>
              <w:rPr>
                <w:bCs/>
                <w:iCs/>
              </w:rPr>
            </w:pPr>
            <w:r w:rsidRPr="009C1E68">
              <w:rPr>
                <w:bCs/>
                <w:iCs/>
              </w:rPr>
              <w:t xml:space="preserve">Indicates whether UE supports the monitoring DCI formats 0_1,1_1,0_2 (if supported),1_2 (if supported) on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USS set(s).</w:t>
            </w:r>
          </w:p>
          <w:p w14:paraId="404DAB10" w14:textId="77777777" w:rsidR="00DA4214" w:rsidRPr="009C1E68" w:rsidRDefault="00DA4214" w:rsidP="0036156F">
            <w:pPr>
              <w:pStyle w:val="TAL"/>
              <w:rPr>
                <w:bCs/>
                <w:iCs/>
              </w:rPr>
            </w:pPr>
          </w:p>
          <w:p w14:paraId="7EA84A1E" w14:textId="77777777" w:rsidR="00DA4214" w:rsidRPr="009C1E68" w:rsidRDefault="00DA4214" w:rsidP="0036156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w:t>
            </w:r>
          </w:p>
        </w:tc>
        <w:tc>
          <w:tcPr>
            <w:tcW w:w="709" w:type="dxa"/>
          </w:tcPr>
          <w:p w14:paraId="193061C7" w14:textId="77777777" w:rsidR="00DA4214" w:rsidRPr="009C1E68" w:rsidRDefault="00DA4214" w:rsidP="0036156F">
            <w:pPr>
              <w:pStyle w:val="TAL"/>
              <w:jc w:val="center"/>
            </w:pPr>
            <w:r w:rsidRPr="009C1E68">
              <w:t>BC</w:t>
            </w:r>
          </w:p>
        </w:tc>
        <w:tc>
          <w:tcPr>
            <w:tcW w:w="567" w:type="dxa"/>
          </w:tcPr>
          <w:p w14:paraId="7023D2F3" w14:textId="77777777" w:rsidR="00DA4214" w:rsidRPr="009C1E68" w:rsidRDefault="00DA4214" w:rsidP="0036156F">
            <w:pPr>
              <w:pStyle w:val="TAL"/>
              <w:jc w:val="center"/>
            </w:pPr>
            <w:r w:rsidRPr="009C1E68">
              <w:t>No</w:t>
            </w:r>
          </w:p>
        </w:tc>
        <w:tc>
          <w:tcPr>
            <w:tcW w:w="709" w:type="dxa"/>
          </w:tcPr>
          <w:p w14:paraId="2960B54E" w14:textId="77777777" w:rsidR="00DA4214" w:rsidRPr="009C1E68" w:rsidRDefault="00DA4214" w:rsidP="0036156F">
            <w:pPr>
              <w:pStyle w:val="TAL"/>
              <w:jc w:val="center"/>
              <w:rPr>
                <w:bCs/>
                <w:iCs/>
              </w:rPr>
            </w:pPr>
            <w:r w:rsidRPr="009C1E68">
              <w:rPr>
                <w:bCs/>
                <w:iCs/>
              </w:rPr>
              <w:t>N/A</w:t>
            </w:r>
          </w:p>
        </w:tc>
        <w:tc>
          <w:tcPr>
            <w:tcW w:w="728" w:type="dxa"/>
          </w:tcPr>
          <w:p w14:paraId="7E184314" w14:textId="77777777" w:rsidR="00DA4214" w:rsidRPr="009C1E68" w:rsidRDefault="00DA4214" w:rsidP="0036156F">
            <w:pPr>
              <w:pStyle w:val="TAL"/>
              <w:jc w:val="center"/>
              <w:rPr>
                <w:bCs/>
                <w:iCs/>
              </w:rPr>
            </w:pPr>
            <w:r w:rsidRPr="009C1E68">
              <w:rPr>
                <w:bCs/>
                <w:iCs/>
              </w:rPr>
              <w:t>FR1 only</w:t>
            </w:r>
          </w:p>
        </w:tc>
      </w:tr>
      <w:tr w:rsidR="00DA4214" w:rsidRPr="009C1E68" w14:paraId="4A7C59B3" w14:textId="77777777" w:rsidTr="0036156F">
        <w:trPr>
          <w:cantSplit/>
          <w:tblHeader/>
        </w:trPr>
        <w:tc>
          <w:tcPr>
            <w:tcW w:w="6917" w:type="dxa"/>
          </w:tcPr>
          <w:p w14:paraId="3846202A" w14:textId="77777777" w:rsidR="00DA4214" w:rsidRPr="009C1E68" w:rsidRDefault="00DA4214" w:rsidP="0036156F">
            <w:pPr>
              <w:keepNext/>
              <w:keepLines/>
              <w:spacing w:after="0"/>
              <w:rPr>
                <w:rFonts w:ascii="Arial" w:hAnsi="Arial"/>
                <w:b/>
                <w:i/>
                <w:sz w:val="18"/>
              </w:rPr>
            </w:pPr>
            <w:r w:rsidRPr="009C1E68">
              <w:rPr>
                <w:rFonts w:ascii="Arial" w:hAnsi="Arial"/>
                <w:b/>
                <w:i/>
                <w:sz w:val="18"/>
              </w:rPr>
              <w:t>defaultQCL-CrossCarrierA-CSI-Trig-r16</w:t>
            </w:r>
          </w:p>
          <w:p w14:paraId="754CC552" w14:textId="77777777" w:rsidR="00DA4214" w:rsidRPr="009C1E68" w:rsidRDefault="00DA4214" w:rsidP="0036156F">
            <w:pPr>
              <w:pStyle w:val="TAL"/>
              <w:rPr>
                <w:rFonts w:cs="Arial"/>
                <w:szCs w:val="18"/>
              </w:rPr>
            </w:pPr>
            <w:r w:rsidRPr="009C1E68">
              <w:rPr>
                <w:rFonts w:cs="Arial"/>
                <w:szCs w:val="18"/>
              </w:rPr>
              <w:t xml:space="preserve">Indicates whether the UE can be configured with </w:t>
            </w:r>
            <w:proofErr w:type="spellStart"/>
            <w:r w:rsidRPr="009C1E68">
              <w:rPr>
                <w:rFonts w:cs="Arial"/>
                <w:i/>
                <w:iCs/>
                <w:szCs w:val="18"/>
              </w:rPr>
              <w:t>enabledDefaultBeamForCCS</w:t>
            </w:r>
            <w:proofErr w:type="spellEnd"/>
            <w:r w:rsidRPr="009C1E68">
              <w:rPr>
                <w:rFonts w:cs="Arial"/>
                <w:szCs w:val="18"/>
              </w:rPr>
              <w:t xml:space="preserve"> for default QCL assumption for cross-carrier A-CSI-RS triggering for same/different numerologies as specified in TS 38.213 [11].</w:t>
            </w:r>
          </w:p>
          <w:p w14:paraId="1D3AC15E" w14:textId="77777777" w:rsidR="00DA4214" w:rsidRPr="009C1E68" w:rsidRDefault="00DA4214" w:rsidP="0036156F">
            <w:pPr>
              <w:pStyle w:val="TAL"/>
              <w:rPr>
                <w:rFonts w:cs="Arial"/>
                <w:szCs w:val="18"/>
              </w:rPr>
            </w:pPr>
          </w:p>
          <w:p w14:paraId="7219003F" w14:textId="77777777" w:rsidR="00DA4214" w:rsidRPr="009C1E68" w:rsidRDefault="00DA4214" w:rsidP="0036156F">
            <w:pPr>
              <w:pStyle w:val="TAL"/>
              <w:rPr>
                <w:bCs/>
                <w:iCs/>
              </w:rPr>
            </w:pPr>
            <w:r w:rsidRPr="009C1E68">
              <w:rPr>
                <w:bCs/>
                <w:iCs/>
              </w:rPr>
              <w:t xml:space="preserve">Value </w:t>
            </w:r>
            <w:proofErr w:type="spellStart"/>
            <w:r w:rsidRPr="009C1E68">
              <w:rPr>
                <w:bCs/>
                <w:i/>
              </w:rPr>
              <w:t>diffOnly</w:t>
            </w:r>
            <w:proofErr w:type="spellEnd"/>
            <w:r w:rsidRPr="009C1E68">
              <w:rPr>
                <w:bCs/>
                <w:iCs/>
              </w:rPr>
              <w:t xml:space="preserve"> indicates the UE supports this feature for different SCS combination(s).</w:t>
            </w:r>
          </w:p>
          <w:p w14:paraId="442B6D91" w14:textId="77777777" w:rsidR="00DA4214" w:rsidRPr="009C1E68" w:rsidRDefault="00DA4214" w:rsidP="0036156F">
            <w:pPr>
              <w:pStyle w:val="TAL"/>
              <w:rPr>
                <w:b/>
                <w:i/>
              </w:rPr>
            </w:pPr>
            <w:r w:rsidRPr="009C1E68">
              <w:rPr>
                <w:bCs/>
                <w:iCs/>
              </w:rPr>
              <w:t xml:space="preserve">Value </w:t>
            </w:r>
            <w:r w:rsidRPr="009C1E68">
              <w:rPr>
                <w:bCs/>
                <w:i/>
              </w:rPr>
              <w:t>both</w:t>
            </w:r>
            <w:r w:rsidRPr="009C1E68">
              <w:rPr>
                <w:bCs/>
                <w:iCs/>
              </w:rPr>
              <w:t xml:space="preserve"> indicates the UE supports this feature for same SCS and for different SCS combination(s) (low-to-high, high-to-low or both) reported for </w:t>
            </w:r>
            <w:r w:rsidRPr="009C1E68">
              <w:rPr>
                <w:bCs/>
                <w:i/>
              </w:rPr>
              <w:t>crossCarrierA-CSI-trigDiffSCS-r16.</w:t>
            </w:r>
          </w:p>
        </w:tc>
        <w:tc>
          <w:tcPr>
            <w:tcW w:w="709" w:type="dxa"/>
          </w:tcPr>
          <w:p w14:paraId="5117371B" w14:textId="77777777" w:rsidR="00DA4214" w:rsidRPr="009C1E68" w:rsidRDefault="00DA4214" w:rsidP="0036156F">
            <w:pPr>
              <w:pStyle w:val="TAL"/>
              <w:jc w:val="center"/>
            </w:pPr>
            <w:r w:rsidRPr="009C1E68">
              <w:rPr>
                <w:rFonts w:cs="Arial"/>
                <w:szCs w:val="18"/>
              </w:rPr>
              <w:t>BC</w:t>
            </w:r>
          </w:p>
        </w:tc>
        <w:tc>
          <w:tcPr>
            <w:tcW w:w="567" w:type="dxa"/>
          </w:tcPr>
          <w:p w14:paraId="02A9E213" w14:textId="77777777" w:rsidR="00DA4214" w:rsidRPr="009C1E68" w:rsidRDefault="00DA4214" w:rsidP="0036156F">
            <w:pPr>
              <w:pStyle w:val="TAL"/>
              <w:jc w:val="center"/>
            </w:pPr>
            <w:r w:rsidRPr="009C1E68">
              <w:rPr>
                <w:rFonts w:cs="Arial"/>
                <w:szCs w:val="18"/>
              </w:rPr>
              <w:t>No</w:t>
            </w:r>
          </w:p>
        </w:tc>
        <w:tc>
          <w:tcPr>
            <w:tcW w:w="709" w:type="dxa"/>
          </w:tcPr>
          <w:p w14:paraId="4A52AF85" w14:textId="77777777" w:rsidR="00DA4214" w:rsidRPr="009C1E68" w:rsidRDefault="00DA4214" w:rsidP="0036156F">
            <w:pPr>
              <w:pStyle w:val="TAL"/>
              <w:jc w:val="center"/>
            </w:pPr>
            <w:r w:rsidRPr="009C1E68">
              <w:rPr>
                <w:bCs/>
                <w:iCs/>
              </w:rPr>
              <w:t>N/A</w:t>
            </w:r>
          </w:p>
        </w:tc>
        <w:tc>
          <w:tcPr>
            <w:tcW w:w="728" w:type="dxa"/>
          </w:tcPr>
          <w:p w14:paraId="61245922" w14:textId="77777777" w:rsidR="00DA4214" w:rsidRPr="009C1E68" w:rsidRDefault="00DA4214" w:rsidP="0036156F">
            <w:pPr>
              <w:pStyle w:val="TAL"/>
              <w:jc w:val="center"/>
            </w:pPr>
            <w:r w:rsidRPr="009C1E68">
              <w:rPr>
                <w:bCs/>
                <w:iCs/>
              </w:rPr>
              <w:t>N/A</w:t>
            </w:r>
          </w:p>
        </w:tc>
      </w:tr>
      <w:tr w:rsidR="00DA4214" w:rsidRPr="009C1E68" w14:paraId="504BC93B" w14:textId="77777777" w:rsidTr="0036156F">
        <w:trPr>
          <w:cantSplit/>
          <w:tblHeader/>
        </w:trPr>
        <w:tc>
          <w:tcPr>
            <w:tcW w:w="6917" w:type="dxa"/>
          </w:tcPr>
          <w:p w14:paraId="1F89F488" w14:textId="77777777" w:rsidR="00DA4214" w:rsidRPr="009C1E68" w:rsidRDefault="00DA4214" w:rsidP="0036156F">
            <w:pPr>
              <w:pStyle w:val="TAL"/>
              <w:rPr>
                <w:b/>
                <w:bCs/>
                <w:i/>
                <w:iCs/>
              </w:rPr>
            </w:pPr>
            <w:r w:rsidRPr="009C1E68">
              <w:rPr>
                <w:b/>
                <w:bCs/>
                <w:i/>
                <w:iCs/>
              </w:rPr>
              <w:t>demodulationEnhancementCA-r17</w:t>
            </w:r>
          </w:p>
          <w:p w14:paraId="0A76CA58" w14:textId="77777777" w:rsidR="00DA4214" w:rsidRPr="009C1E68" w:rsidRDefault="00DA4214" w:rsidP="0036156F">
            <w:pPr>
              <w:pStyle w:val="TAL"/>
            </w:pPr>
            <w:r w:rsidRPr="009C1E68">
              <w:t>Indicates whether the UE supports the enhanced demodulation processing for carrier aggregation for HST-SFN joint transmission scheme with velocity up to 500km/h as specified in TS 38.101-4 [18].</w:t>
            </w:r>
          </w:p>
          <w:p w14:paraId="0A3D49A5" w14:textId="77777777" w:rsidR="00DA4214" w:rsidRPr="009C1E68" w:rsidRDefault="00DA4214" w:rsidP="0036156F">
            <w:pPr>
              <w:pStyle w:val="TAL"/>
            </w:pPr>
          </w:p>
          <w:p w14:paraId="6C3EF0D7" w14:textId="77777777" w:rsidR="00DA4214" w:rsidRPr="009C1E68" w:rsidRDefault="00DA4214" w:rsidP="0036156F">
            <w:pPr>
              <w:pStyle w:val="TAL"/>
              <w:rPr>
                <w:b/>
                <w:i/>
              </w:rPr>
            </w:pPr>
            <w:r w:rsidRPr="009C1E68">
              <w:t xml:space="preserve">UE indicating support of this feature shall indicate support of </w:t>
            </w:r>
            <w:r w:rsidRPr="009C1E68">
              <w:rPr>
                <w:i/>
                <w:iCs/>
              </w:rPr>
              <w:t>demodulationEnhancement-r16</w:t>
            </w:r>
            <w:r w:rsidRPr="009C1E68">
              <w:t>.</w:t>
            </w:r>
          </w:p>
        </w:tc>
        <w:tc>
          <w:tcPr>
            <w:tcW w:w="709" w:type="dxa"/>
          </w:tcPr>
          <w:p w14:paraId="45AA6742" w14:textId="77777777" w:rsidR="00DA4214" w:rsidRPr="009C1E68" w:rsidRDefault="00DA4214" w:rsidP="0036156F">
            <w:pPr>
              <w:pStyle w:val="TAL"/>
              <w:jc w:val="center"/>
            </w:pPr>
            <w:r w:rsidRPr="009C1E68">
              <w:rPr>
                <w:rFonts w:eastAsia="等线"/>
              </w:rPr>
              <w:t>BC</w:t>
            </w:r>
          </w:p>
        </w:tc>
        <w:tc>
          <w:tcPr>
            <w:tcW w:w="567" w:type="dxa"/>
          </w:tcPr>
          <w:p w14:paraId="35483242" w14:textId="77777777" w:rsidR="00DA4214" w:rsidRPr="009C1E68" w:rsidRDefault="00DA4214" w:rsidP="0036156F">
            <w:pPr>
              <w:pStyle w:val="TAL"/>
              <w:jc w:val="center"/>
            </w:pPr>
            <w:r w:rsidRPr="009C1E68">
              <w:rPr>
                <w:rFonts w:eastAsia="等线"/>
              </w:rPr>
              <w:t>No</w:t>
            </w:r>
          </w:p>
        </w:tc>
        <w:tc>
          <w:tcPr>
            <w:tcW w:w="709" w:type="dxa"/>
          </w:tcPr>
          <w:p w14:paraId="2DBCDB4E" w14:textId="77777777" w:rsidR="00DA4214" w:rsidRPr="009C1E68" w:rsidRDefault="00DA4214" w:rsidP="0036156F">
            <w:pPr>
              <w:pStyle w:val="TAL"/>
              <w:jc w:val="center"/>
              <w:rPr>
                <w:bCs/>
                <w:iCs/>
              </w:rPr>
            </w:pPr>
            <w:r w:rsidRPr="009C1E68">
              <w:rPr>
                <w:rFonts w:eastAsia="等线"/>
                <w:bCs/>
                <w:iCs/>
              </w:rPr>
              <w:t>No</w:t>
            </w:r>
          </w:p>
        </w:tc>
        <w:tc>
          <w:tcPr>
            <w:tcW w:w="728" w:type="dxa"/>
          </w:tcPr>
          <w:p w14:paraId="41360432" w14:textId="77777777" w:rsidR="00DA4214" w:rsidRPr="009C1E68" w:rsidRDefault="00DA4214" w:rsidP="0036156F">
            <w:pPr>
              <w:pStyle w:val="TAL"/>
              <w:jc w:val="center"/>
              <w:rPr>
                <w:bCs/>
                <w:iCs/>
              </w:rPr>
            </w:pPr>
            <w:r w:rsidRPr="009C1E68">
              <w:rPr>
                <w:rFonts w:eastAsia="等线"/>
                <w:bCs/>
                <w:iCs/>
              </w:rPr>
              <w:t>FR1 only</w:t>
            </w:r>
          </w:p>
        </w:tc>
      </w:tr>
      <w:tr w:rsidR="00DA4214" w:rsidRPr="009C1E68" w14:paraId="24583A56" w14:textId="77777777" w:rsidTr="0036156F">
        <w:trPr>
          <w:cantSplit/>
          <w:tblHeader/>
        </w:trPr>
        <w:tc>
          <w:tcPr>
            <w:tcW w:w="6917" w:type="dxa"/>
          </w:tcPr>
          <w:p w14:paraId="0673B8D3" w14:textId="77777777" w:rsidR="00DA4214" w:rsidRPr="009C1E68" w:rsidRDefault="00DA4214" w:rsidP="0036156F">
            <w:pPr>
              <w:pStyle w:val="TAL"/>
              <w:rPr>
                <w:b/>
                <w:i/>
              </w:rPr>
            </w:pPr>
            <w:proofErr w:type="spellStart"/>
            <w:r w:rsidRPr="009C1E68">
              <w:rPr>
                <w:b/>
                <w:i/>
              </w:rPr>
              <w:t>diffNumerologyAcrossPUCCH</w:t>
            </w:r>
            <w:proofErr w:type="spellEnd"/>
            <w:r w:rsidRPr="009C1E68">
              <w:rPr>
                <w:b/>
                <w:i/>
              </w:rPr>
              <w:t>-Group</w:t>
            </w:r>
          </w:p>
          <w:p w14:paraId="208628B5" w14:textId="2773CA79" w:rsidR="00DA4214" w:rsidRPr="009C1E68" w:rsidRDefault="00DA4214" w:rsidP="0036156F">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ins w:id="21" w:author="Huawei, HiSilicon-Tong" w:date="2024-04-03T16:36:00Z">
              <w:r>
                <w:t xml:space="preserve"> The UE supporting this feature shall indicate support of </w:t>
              </w:r>
              <w:proofErr w:type="spellStart"/>
              <w:r w:rsidRPr="002D2464">
                <w:rPr>
                  <w:i/>
                </w:rPr>
                <w:t>twoPUCCH</w:t>
              </w:r>
              <w:proofErr w:type="spellEnd"/>
              <w:r w:rsidRPr="002D2464">
                <w:rPr>
                  <w:i/>
                </w:rPr>
                <w:t>-Group</w:t>
              </w:r>
              <w:r>
                <w:t>.</w:t>
              </w:r>
            </w:ins>
          </w:p>
        </w:tc>
        <w:tc>
          <w:tcPr>
            <w:tcW w:w="709" w:type="dxa"/>
          </w:tcPr>
          <w:p w14:paraId="55D4681E" w14:textId="77777777" w:rsidR="00DA4214" w:rsidRPr="009C1E68" w:rsidRDefault="00DA4214" w:rsidP="0036156F">
            <w:pPr>
              <w:pStyle w:val="TAL"/>
              <w:jc w:val="center"/>
            </w:pPr>
            <w:r w:rsidRPr="009C1E68">
              <w:t>BC</w:t>
            </w:r>
          </w:p>
        </w:tc>
        <w:tc>
          <w:tcPr>
            <w:tcW w:w="567" w:type="dxa"/>
          </w:tcPr>
          <w:p w14:paraId="50AB21DC" w14:textId="77777777" w:rsidR="00DA4214" w:rsidRPr="009C1E68" w:rsidRDefault="00DA4214" w:rsidP="0036156F">
            <w:pPr>
              <w:pStyle w:val="TAL"/>
              <w:jc w:val="center"/>
            </w:pPr>
            <w:r w:rsidRPr="009C1E68">
              <w:t>No</w:t>
            </w:r>
          </w:p>
        </w:tc>
        <w:tc>
          <w:tcPr>
            <w:tcW w:w="709" w:type="dxa"/>
          </w:tcPr>
          <w:p w14:paraId="503EE264" w14:textId="77777777" w:rsidR="00DA4214" w:rsidRPr="009C1E68" w:rsidRDefault="00DA4214" w:rsidP="0036156F">
            <w:pPr>
              <w:pStyle w:val="TAL"/>
              <w:jc w:val="center"/>
            </w:pPr>
            <w:r w:rsidRPr="009C1E68">
              <w:rPr>
                <w:bCs/>
                <w:iCs/>
              </w:rPr>
              <w:t>N/A</w:t>
            </w:r>
          </w:p>
        </w:tc>
        <w:tc>
          <w:tcPr>
            <w:tcW w:w="728" w:type="dxa"/>
          </w:tcPr>
          <w:p w14:paraId="177FFEA2" w14:textId="77777777" w:rsidR="00DA4214" w:rsidRPr="009C1E68" w:rsidRDefault="00DA4214" w:rsidP="0036156F">
            <w:pPr>
              <w:pStyle w:val="TAL"/>
              <w:jc w:val="center"/>
            </w:pPr>
            <w:r w:rsidRPr="009C1E68">
              <w:rPr>
                <w:bCs/>
                <w:iCs/>
              </w:rPr>
              <w:t>N/A</w:t>
            </w:r>
          </w:p>
        </w:tc>
      </w:tr>
      <w:tr w:rsidR="00DA4214" w:rsidRPr="009C1E68" w14:paraId="2867C057" w14:textId="77777777" w:rsidTr="0036156F">
        <w:trPr>
          <w:cantSplit/>
          <w:tblHeader/>
        </w:trPr>
        <w:tc>
          <w:tcPr>
            <w:tcW w:w="6917" w:type="dxa"/>
          </w:tcPr>
          <w:p w14:paraId="67C2B288" w14:textId="77777777" w:rsidR="00DA4214" w:rsidRPr="009C1E68" w:rsidRDefault="00DA4214" w:rsidP="0036156F">
            <w:pPr>
              <w:pStyle w:val="TAL"/>
              <w:rPr>
                <w:b/>
                <w:i/>
              </w:rPr>
            </w:pPr>
            <w:r w:rsidRPr="009C1E68">
              <w:rPr>
                <w:b/>
                <w:i/>
              </w:rPr>
              <w:t>diffNumerologyAcrossPUCCH-Group-CarrierTypes-r16</w:t>
            </w:r>
          </w:p>
          <w:p w14:paraId="3347FB93" w14:textId="77777777" w:rsidR="00DA4214" w:rsidRPr="009C1E68" w:rsidRDefault="00DA4214" w:rsidP="0036156F">
            <w:pPr>
              <w:pStyle w:val="TAL"/>
              <w:rPr>
                <w:b/>
                <w:i/>
              </w:rPr>
            </w:pPr>
            <w:r w:rsidRPr="009C1E6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C1E68">
              <w:rPr>
                <w:i/>
              </w:rPr>
              <w:t>twoPUCCH-Grp-ConfigurationsList-r16.</w:t>
            </w:r>
          </w:p>
        </w:tc>
        <w:tc>
          <w:tcPr>
            <w:tcW w:w="709" w:type="dxa"/>
          </w:tcPr>
          <w:p w14:paraId="6B8B0D04" w14:textId="77777777" w:rsidR="00DA4214" w:rsidRPr="009C1E68" w:rsidRDefault="00DA4214" w:rsidP="0036156F">
            <w:pPr>
              <w:pStyle w:val="TAL"/>
              <w:jc w:val="center"/>
            </w:pPr>
            <w:r w:rsidRPr="009C1E68">
              <w:t>BC</w:t>
            </w:r>
          </w:p>
        </w:tc>
        <w:tc>
          <w:tcPr>
            <w:tcW w:w="567" w:type="dxa"/>
          </w:tcPr>
          <w:p w14:paraId="507F51C1" w14:textId="77777777" w:rsidR="00DA4214" w:rsidRPr="009C1E68" w:rsidRDefault="00DA4214" w:rsidP="0036156F">
            <w:pPr>
              <w:pStyle w:val="TAL"/>
              <w:jc w:val="center"/>
            </w:pPr>
            <w:r w:rsidRPr="009C1E68">
              <w:t>No</w:t>
            </w:r>
          </w:p>
        </w:tc>
        <w:tc>
          <w:tcPr>
            <w:tcW w:w="709" w:type="dxa"/>
          </w:tcPr>
          <w:p w14:paraId="3F704A55" w14:textId="77777777" w:rsidR="00DA4214" w:rsidRPr="009C1E68" w:rsidRDefault="00DA4214" w:rsidP="0036156F">
            <w:pPr>
              <w:pStyle w:val="TAL"/>
              <w:jc w:val="center"/>
              <w:rPr>
                <w:bCs/>
                <w:iCs/>
              </w:rPr>
            </w:pPr>
            <w:r w:rsidRPr="009C1E68">
              <w:rPr>
                <w:bCs/>
                <w:iCs/>
              </w:rPr>
              <w:t>N/A</w:t>
            </w:r>
          </w:p>
        </w:tc>
        <w:tc>
          <w:tcPr>
            <w:tcW w:w="728" w:type="dxa"/>
          </w:tcPr>
          <w:p w14:paraId="51E063F6" w14:textId="77777777" w:rsidR="00DA4214" w:rsidRPr="009C1E68" w:rsidRDefault="00DA4214" w:rsidP="0036156F">
            <w:pPr>
              <w:pStyle w:val="TAL"/>
              <w:jc w:val="center"/>
              <w:rPr>
                <w:bCs/>
                <w:iCs/>
              </w:rPr>
            </w:pPr>
            <w:r w:rsidRPr="009C1E68">
              <w:rPr>
                <w:bCs/>
                <w:iCs/>
              </w:rPr>
              <w:t>N/A</w:t>
            </w:r>
          </w:p>
        </w:tc>
      </w:tr>
      <w:tr w:rsidR="00DA4214" w:rsidRPr="009C1E68" w14:paraId="171504D8" w14:textId="77777777" w:rsidTr="0036156F">
        <w:trPr>
          <w:cantSplit/>
          <w:tblHeader/>
        </w:trPr>
        <w:tc>
          <w:tcPr>
            <w:tcW w:w="6917" w:type="dxa"/>
          </w:tcPr>
          <w:p w14:paraId="2F4A99A1" w14:textId="77777777" w:rsidR="00DA4214" w:rsidRPr="009C1E68" w:rsidRDefault="00DA4214" w:rsidP="0036156F">
            <w:pPr>
              <w:pStyle w:val="TAL"/>
              <w:rPr>
                <w:b/>
                <w:i/>
              </w:rPr>
            </w:pPr>
            <w:proofErr w:type="spellStart"/>
            <w:r w:rsidRPr="009C1E68">
              <w:rPr>
                <w:b/>
                <w:i/>
              </w:rPr>
              <w:t>diffNumerologyWithinPUCCH-GroupLargerSCS</w:t>
            </w:r>
            <w:proofErr w:type="spellEnd"/>
          </w:p>
          <w:p w14:paraId="5BF48F07" w14:textId="77777777" w:rsidR="00DA4214" w:rsidRPr="009C1E68" w:rsidRDefault="00DA4214" w:rsidP="0036156F">
            <w:pPr>
              <w:pStyle w:val="TAL"/>
            </w:pPr>
            <w:r w:rsidRPr="009C1E68">
              <w:t>Indicates whether UE supports different numerology across carriers within a PUCCH group and a same numerology between DL and UL per carrier for data/control channel at a given time in NR CA, (NG)EN-DC/NE-DC and NR-DC.</w:t>
            </w:r>
          </w:p>
          <w:p w14:paraId="501FDBB4" w14:textId="77777777" w:rsidR="00DA4214" w:rsidRPr="009C1E68" w:rsidRDefault="00DA4214" w:rsidP="0036156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13C7243" w14:textId="77777777" w:rsidR="00DA4214" w:rsidRPr="009C1E68" w:rsidRDefault="00DA4214" w:rsidP="0036156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6F8676E" w14:textId="77777777" w:rsidR="00DA4214" w:rsidRPr="009C1E68" w:rsidRDefault="00DA4214" w:rsidP="0036156F">
            <w:pPr>
              <w:pStyle w:val="TAL"/>
              <w:rPr>
                <w:b/>
                <w:i/>
              </w:rPr>
            </w:pPr>
            <w:r w:rsidRPr="009C1E6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A4C0CC" w14:textId="77777777" w:rsidR="00DA4214" w:rsidRPr="009C1E68" w:rsidRDefault="00DA4214" w:rsidP="0036156F">
            <w:pPr>
              <w:pStyle w:val="TAL"/>
              <w:jc w:val="center"/>
            </w:pPr>
            <w:r w:rsidRPr="009C1E68">
              <w:t>BC</w:t>
            </w:r>
          </w:p>
        </w:tc>
        <w:tc>
          <w:tcPr>
            <w:tcW w:w="567" w:type="dxa"/>
          </w:tcPr>
          <w:p w14:paraId="35854A25" w14:textId="77777777" w:rsidR="00DA4214" w:rsidRPr="009C1E68" w:rsidRDefault="00DA4214" w:rsidP="0036156F">
            <w:pPr>
              <w:pStyle w:val="TAL"/>
              <w:jc w:val="center"/>
            </w:pPr>
            <w:r w:rsidRPr="009C1E68">
              <w:t>No</w:t>
            </w:r>
          </w:p>
        </w:tc>
        <w:tc>
          <w:tcPr>
            <w:tcW w:w="709" w:type="dxa"/>
          </w:tcPr>
          <w:p w14:paraId="557A46FB" w14:textId="77777777" w:rsidR="00DA4214" w:rsidRPr="009C1E68" w:rsidRDefault="00DA4214" w:rsidP="0036156F">
            <w:pPr>
              <w:pStyle w:val="TAL"/>
              <w:jc w:val="center"/>
            </w:pPr>
            <w:r w:rsidRPr="009C1E68">
              <w:rPr>
                <w:bCs/>
                <w:iCs/>
              </w:rPr>
              <w:t>N/A</w:t>
            </w:r>
          </w:p>
        </w:tc>
        <w:tc>
          <w:tcPr>
            <w:tcW w:w="728" w:type="dxa"/>
          </w:tcPr>
          <w:p w14:paraId="4F01E758" w14:textId="77777777" w:rsidR="00DA4214" w:rsidRPr="009C1E68" w:rsidRDefault="00DA4214" w:rsidP="0036156F">
            <w:pPr>
              <w:pStyle w:val="TAL"/>
              <w:jc w:val="center"/>
            </w:pPr>
            <w:r w:rsidRPr="009C1E68">
              <w:rPr>
                <w:bCs/>
                <w:iCs/>
              </w:rPr>
              <w:t>N/A</w:t>
            </w:r>
          </w:p>
        </w:tc>
      </w:tr>
      <w:tr w:rsidR="00DA4214" w:rsidRPr="009C1E68" w14:paraId="159C733B" w14:textId="77777777" w:rsidTr="0036156F">
        <w:trPr>
          <w:cantSplit/>
          <w:tblHeader/>
        </w:trPr>
        <w:tc>
          <w:tcPr>
            <w:tcW w:w="6917" w:type="dxa"/>
          </w:tcPr>
          <w:p w14:paraId="1C679F33" w14:textId="77777777" w:rsidR="00DA4214" w:rsidRPr="009C1E68" w:rsidRDefault="00DA4214" w:rsidP="0036156F">
            <w:pPr>
              <w:pStyle w:val="TAL"/>
              <w:rPr>
                <w:b/>
                <w:i/>
              </w:rPr>
            </w:pPr>
            <w:r w:rsidRPr="009C1E68">
              <w:rPr>
                <w:b/>
                <w:i/>
              </w:rPr>
              <w:t>diffNumerologyWithinPUCCH-GroupLargerSCS-CarrierTypes-r16</w:t>
            </w:r>
          </w:p>
          <w:p w14:paraId="4E531B01" w14:textId="77777777" w:rsidR="00DA4214" w:rsidRPr="009C1E68" w:rsidRDefault="00DA4214" w:rsidP="0036156F">
            <w:pPr>
              <w:pStyle w:val="TAL"/>
            </w:pPr>
            <w:r w:rsidRPr="009C1E6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653FC708" w14:textId="77777777" w:rsidR="00DA4214" w:rsidRPr="009C1E68" w:rsidRDefault="00DA4214" w:rsidP="0036156F">
            <w:pPr>
              <w:pStyle w:val="TAL"/>
            </w:pPr>
          </w:p>
          <w:p w14:paraId="5AC37DA8" w14:textId="77777777" w:rsidR="00DA4214" w:rsidRPr="009C1E68" w:rsidRDefault="00DA4214" w:rsidP="0036156F">
            <w:pPr>
              <w:pStyle w:val="TAN"/>
            </w:pPr>
            <w:r w:rsidRPr="009C1E68">
              <w:t>NOTE:</w:t>
            </w:r>
            <w:r w:rsidRPr="009C1E68">
              <w:rPr>
                <w:rFonts w:cs="Arial"/>
                <w:szCs w:val="18"/>
              </w:rPr>
              <w:tab/>
            </w:r>
            <w:r w:rsidRPr="009C1E68">
              <w:t>PUCCH is sent on a carrier with SCS not smaller than SCS of any DL carriers corresponding to the PUCCH group.</w:t>
            </w:r>
          </w:p>
        </w:tc>
        <w:tc>
          <w:tcPr>
            <w:tcW w:w="709" w:type="dxa"/>
          </w:tcPr>
          <w:p w14:paraId="18B88A9F" w14:textId="77777777" w:rsidR="00DA4214" w:rsidRPr="009C1E68" w:rsidRDefault="00DA4214" w:rsidP="0036156F">
            <w:pPr>
              <w:pStyle w:val="TAL"/>
              <w:jc w:val="center"/>
            </w:pPr>
            <w:r w:rsidRPr="009C1E68">
              <w:t>BC</w:t>
            </w:r>
          </w:p>
        </w:tc>
        <w:tc>
          <w:tcPr>
            <w:tcW w:w="567" w:type="dxa"/>
          </w:tcPr>
          <w:p w14:paraId="7AAAC183" w14:textId="77777777" w:rsidR="00DA4214" w:rsidRPr="009C1E68" w:rsidRDefault="00DA4214" w:rsidP="0036156F">
            <w:pPr>
              <w:pStyle w:val="TAL"/>
              <w:jc w:val="center"/>
            </w:pPr>
            <w:r w:rsidRPr="009C1E68">
              <w:t>No</w:t>
            </w:r>
          </w:p>
        </w:tc>
        <w:tc>
          <w:tcPr>
            <w:tcW w:w="709" w:type="dxa"/>
          </w:tcPr>
          <w:p w14:paraId="03CEB0EF" w14:textId="77777777" w:rsidR="00DA4214" w:rsidRPr="009C1E68" w:rsidRDefault="00DA4214" w:rsidP="0036156F">
            <w:pPr>
              <w:pStyle w:val="TAL"/>
              <w:jc w:val="center"/>
              <w:rPr>
                <w:bCs/>
                <w:iCs/>
              </w:rPr>
            </w:pPr>
            <w:r w:rsidRPr="009C1E68">
              <w:rPr>
                <w:bCs/>
                <w:iCs/>
              </w:rPr>
              <w:t>N/A</w:t>
            </w:r>
          </w:p>
        </w:tc>
        <w:tc>
          <w:tcPr>
            <w:tcW w:w="728" w:type="dxa"/>
          </w:tcPr>
          <w:p w14:paraId="2B667B7F" w14:textId="77777777" w:rsidR="00DA4214" w:rsidRPr="009C1E68" w:rsidRDefault="00DA4214" w:rsidP="0036156F">
            <w:pPr>
              <w:pStyle w:val="TAL"/>
              <w:jc w:val="center"/>
              <w:rPr>
                <w:bCs/>
                <w:iCs/>
              </w:rPr>
            </w:pPr>
            <w:r w:rsidRPr="009C1E68">
              <w:rPr>
                <w:bCs/>
                <w:iCs/>
              </w:rPr>
              <w:t>N/A</w:t>
            </w:r>
          </w:p>
        </w:tc>
      </w:tr>
      <w:tr w:rsidR="00DA4214" w:rsidRPr="009C1E68" w14:paraId="525BC817" w14:textId="77777777" w:rsidTr="0036156F">
        <w:trPr>
          <w:cantSplit/>
          <w:tblHeader/>
        </w:trPr>
        <w:tc>
          <w:tcPr>
            <w:tcW w:w="6917" w:type="dxa"/>
          </w:tcPr>
          <w:p w14:paraId="2DFD6BD6" w14:textId="77777777" w:rsidR="00DA4214" w:rsidRPr="009C1E68" w:rsidRDefault="00DA4214" w:rsidP="0036156F">
            <w:pPr>
              <w:pStyle w:val="TAL"/>
              <w:rPr>
                <w:b/>
                <w:i/>
              </w:rPr>
            </w:pPr>
            <w:proofErr w:type="spellStart"/>
            <w:r w:rsidRPr="009C1E68">
              <w:rPr>
                <w:b/>
                <w:i/>
              </w:rPr>
              <w:lastRenderedPageBreak/>
              <w:t>diffNumerologyWithinPUCCH-GroupSmallerSCS</w:t>
            </w:r>
            <w:proofErr w:type="spellEnd"/>
          </w:p>
          <w:p w14:paraId="6E1EBC91" w14:textId="77777777" w:rsidR="00DA4214" w:rsidRPr="009C1E68" w:rsidRDefault="00DA4214" w:rsidP="0036156F">
            <w:pPr>
              <w:pStyle w:val="TAL"/>
            </w:pPr>
            <w:r w:rsidRPr="009C1E68">
              <w:t>Indicates whether UE supports different numerology across carriers within a PUCCH group and a same numerology between DL and UL per carrier for data/control channel at a given time in NR CA, (NG)EN-DC/NE-DC and NR-DC.</w:t>
            </w:r>
          </w:p>
          <w:p w14:paraId="2C34FFFC" w14:textId="77777777" w:rsidR="00DA4214" w:rsidRPr="009C1E68" w:rsidRDefault="00DA4214" w:rsidP="0036156F">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84D4363" w14:textId="77777777" w:rsidR="00DA4214" w:rsidRPr="009C1E68" w:rsidRDefault="00DA4214" w:rsidP="0036156F">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71EE277" w14:textId="77777777" w:rsidR="00DA4214" w:rsidRPr="009C1E68" w:rsidRDefault="00DA4214" w:rsidP="0036156F">
            <w:pPr>
              <w:pStyle w:val="TAL"/>
            </w:pPr>
            <w:r w:rsidRPr="009C1E6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6E2BD3C" w14:textId="77777777" w:rsidR="00DA4214" w:rsidRPr="009C1E68" w:rsidRDefault="00DA4214" w:rsidP="0036156F">
            <w:pPr>
              <w:pStyle w:val="TAL"/>
              <w:jc w:val="center"/>
            </w:pPr>
            <w:r w:rsidRPr="009C1E68">
              <w:t>BC</w:t>
            </w:r>
          </w:p>
        </w:tc>
        <w:tc>
          <w:tcPr>
            <w:tcW w:w="567" w:type="dxa"/>
          </w:tcPr>
          <w:p w14:paraId="13825DA6" w14:textId="77777777" w:rsidR="00DA4214" w:rsidRPr="009C1E68" w:rsidRDefault="00DA4214" w:rsidP="0036156F">
            <w:pPr>
              <w:pStyle w:val="TAL"/>
              <w:jc w:val="center"/>
            </w:pPr>
            <w:r w:rsidRPr="009C1E68">
              <w:t>No</w:t>
            </w:r>
          </w:p>
        </w:tc>
        <w:tc>
          <w:tcPr>
            <w:tcW w:w="709" w:type="dxa"/>
          </w:tcPr>
          <w:p w14:paraId="0B4F5B49" w14:textId="77777777" w:rsidR="00DA4214" w:rsidRPr="009C1E68" w:rsidRDefault="00DA4214" w:rsidP="0036156F">
            <w:pPr>
              <w:pStyle w:val="TAL"/>
              <w:jc w:val="center"/>
            </w:pPr>
            <w:r w:rsidRPr="009C1E68">
              <w:rPr>
                <w:bCs/>
                <w:iCs/>
              </w:rPr>
              <w:t>N/A</w:t>
            </w:r>
          </w:p>
        </w:tc>
        <w:tc>
          <w:tcPr>
            <w:tcW w:w="728" w:type="dxa"/>
          </w:tcPr>
          <w:p w14:paraId="7E6DB8E9" w14:textId="77777777" w:rsidR="00DA4214" w:rsidRPr="009C1E68" w:rsidRDefault="00DA4214" w:rsidP="0036156F">
            <w:pPr>
              <w:pStyle w:val="TAL"/>
              <w:jc w:val="center"/>
            </w:pPr>
            <w:r w:rsidRPr="009C1E68">
              <w:rPr>
                <w:bCs/>
                <w:iCs/>
              </w:rPr>
              <w:t>N/A</w:t>
            </w:r>
          </w:p>
        </w:tc>
      </w:tr>
      <w:tr w:rsidR="00DA4214" w:rsidRPr="009C1E68" w14:paraId="0D0965FF" w14:textId="77777777" w:rsidTr="0036156F">
        <w:trPr>
          <w:cantSplit/>
          <w:tblHeader/>
        </w:trPr>
        <w:tc>
          <w:tcPr>
            <w:tcW w:w="6917" w:type="dxa"/>
          </w:tcPr>
          <w:p w14:paraId="26180787" w14:textId="77777777" w:rsidR="00DA4214" w:rsidRPr="009C1E68" w:rsidRDefault="00DA4214" w:rsidP="0036156F">
            <w:pPr>
              <w:pStyle w:val="TAL"/>
              <w:rPr>
                <w:b/>
                <w:i/>
              </w:rPr>
            </w:pPr>
            <w:r w:rsidRPr="009C1E68">
              <w:rPr>
                <w:b/>
                <w:i/>
              </w:rPr>
              <w:t>diffNumerologyWithinPUCCH-GroupSmallerSCS-CarrierTypes-r16</w:t>
            </w:r>
          </w:p>
          <w:p w14:paraId="02E59279" w14:textId="77777777" w:rsidR="00DA4214" w:rsidRPr="009C1E68" w:rsidRDefault="00DA4214" w:rsidP="0036156F">
            <w:pPr>
              <w:pStyle w:val="TAL"/>
            </w:pPr>
            <w:r w:rsidRPr="009C1E6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3C30E9EC" w14:textId="77777777" w:rsidR="00DA4214" w:rsidRPr="009C1E68" w:rsidRDefault="00DA4214" w:rsidP="0036156F">
            <w:pPr>
              <w:pStyle w:val="TAL"/>
            </w:pPr>
          </w:p>
          <w:p w14:paraId="3B8AE4E5" w14:textId="77777777" w:rsidR="00DA4214" w:rsidRPr="009C1E68" w:rsidRDefault="00DA4214" w:rsidP="0036156F">
            <w:pPr>
              <w:pStyle w:val="TAN"/>
            </w:pPr>
            <w:r w:rsidRPr="009C1E68">
              <w:t>NOTE:</w:t>
            </w:r>
            <w:r w:rsidRPr="009C1E68">
              <w:rPr>
                <w:rFonts w:cs="Arial"/>
                <w:szCs w:val="18"/>
              </w:rPr>
              <w:tab/>
            </w:r>
            <w:r w:rsidRPr="009C1E68">
              <w:t>NR PUCCH is sent on a carrier with SCS not larger than SCS of any DL carriers corresponding to the NR PUCCH group.</w:t>
            </w:r>
          </w:p>
        </w:tc>
        <w:tc>
          <w:tcPr>
            <w:tcW w:w="709" w:type="dxa"/>
          </w:tcPr>
          <w:p w14:paraId="5A7BEDB9" w14:textId="77777777" w:rsidR="00DA4214" w:rsidRPr="009C1E68" w:rsidRDefault="00DA4214" w:rsidP="0036156F">
            <w:pPr>
              <w:pStyle w:val="TAL"/>
              <w:jc w:val="center"/>
            </w:pPr>
            <w:r w:rsidRPr="009C1E68">
              <w:t>BC</w:t>
            </w:r>
          </w:p>
        </w:tc>
        <w:tc>
          <w:tcPr>
            <w:tcW w:w="567" w:type="dxa"/>
          </w:tcPr>
          <w:p w14:paraId="5F5BA573" w14:textId="77777777" w:rsidR="00DA4214" w:rsidRPr="009C1E68" w:rsidRDefault="00DA4214" w:rsidP="0036156F">
            <w:pPr>
              <w:pStyle w:val="TAL"/>
              <w:jc w:val="center"/>
            </w:pPr>
            <w:r w:rsidRPr="009C1E68">
              <w:t>No</w:t>
            </w:r>
          </w:p>
        </w:tc>
        <w:tc>
          <w:tcPr>
            <w:tcW w:w="709" w:type="dxa"/>
          </w:tcPr>
          <w:p w14:paraId="59E72569" w14:textId="77777777" w:rsidR="00DA4214" w:rsidRPr="009C1E68" w:rsidRDefault="00DA4214" w:rsidP="0036156F">
            <w:pPr>
              <w:pStyle w:val="TAL"/>
              <w:jc w:val="center"/>
              <w:rPr>
                <w:bCs/>
                <w:iCs/>
              </w:rPr>
            </w:pPr>
            <w:r w:rsidRPr="009C1E68">
              <w:rPr>
                <w:bCs/>
                <w:iCs/>
              </w:rPr>
              <w:t>N/A</w:t>
            </w:r>
          </w:p>
        </w:tc>
        <w:tc>
          <w:tcPr>
            <w:tcW w:w="728" w:type="dxa"/>
          </w:tcPr>
          <w:p w14:paraId="139317EC" w14:textId="77777777" w:rsidR="00DA4214" w:rsidRPr="009C1E68" w:rsidRDefault="00DA4214" w:rsidP="0036156F">
            <w:pPr>
              <w:pStyle w:val="TAL"/>
              <w:jc w:val="center"/>
              <w:rPr>
                <w:bCs/>
                <w:iCs/>
              </w:rPr>
            </w:pPr>
            <w:r w:rsidRPr="009C1E68">
              <w:rPr>
                <w:bCs/>
                <w:iCs/>
              </w:rPr>
              <w:t>N/A</w:t>
            </w:r>
          </w:p>
        </w:tc>
      </w:tr>
      <w:tr w:rsidR="00DA4214" w:rsidRPr="009C1E68" w14:paraId="5889CF74" w14:textId="77777777" w:rsidTr="0036156F">
        <w:trPr>
          <w:cantSplit/>
          <w:tblHeader/>
        </w:trPr>
        <w:tc>
          <w:tcPr>
            <w:tcW w:w="6917" w:type="dxa"/>
          </w:tcPr>
          <w:p w14:paraId="3C9A9006" w14:textId="77777777" w:rsidR="00DA4214" w:rsidRPr="009C1E68" w:rsidRDefault="00DA4214" w:rsidP="0036156F">
            <w:pPr>
              <w:pStyle w:val="TAL"/>
              <w:rPr>
                <w:b/>
                <w:i/>
              </w:rPr>
            </w:pPr>
            <w:r w:rsidRPr="009C1E68">
              <w:rPr>
                <w:b/>
                <w:i/>
              </w:rPr>
              <w:t>disablingScalingFactorDeactSCell-r17</w:t>
            </w:r>
          </w:p>
          <w:p w14:paraId="10940C5A" w14:textId="77777777" w:rsidR="00DA4214" w:rsidRPr="009C1E68" w:rsidRDefault="00DA4214" w:rsidP="0036156F">
            <w:pPr>
              <w:pStyle w:val="TAL"/>
              <w:rPr>
                <w:bCs/>
                <w:iCs/>
              </w:rPr>
            </w:pPr>
            <w:r w:rsidRPr="009C1E68">
              <w:rPr>
                <w:bCs/>
                <w:iCs/>
              </w:rPr>
              <w:t xml:space="preserve">Indicates whether UE supports disabling scaling factor α for Cross-carrier scheduling (CCS) from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xml:space="preserve">) to </w:t>
            </w:r>
            <w:proofErr w:type="spellStart"/>
            <w:r w:rsidRPr="009C1E68">
              <w:rPr>
                <w:bCs/>
                <w:iCs/>
              </w:rPr>
              <w:t>PCell</w:t>
            </w:r>
            <w:proofErr w:type="spellEnd"/>
            <w:r w:rsidRPr="009C1E68">
              <w:rPr>
                <w:bCs/>
                <w:iCs/>
              </w:rPr>
              <w:t>/</w:t>
            </w:r>
            <w:proofErr w:type="spellStart"/>
            <w:proofErr w:type="gramStart"/>
            <w:r w:rsidRPr="009C1E68">
              <w:rPr>
                <w:bCs/>
                <w:iCs/>
              </w:rPr>
              <w:t>PSCell</w:t>
            </w:r>
            <w:proofErr w:type="spellEnd"/>
            <w:r w:rsidRPr="009C1E68">
              <w:rPr>
                <w:bCs/>
                <w:iCs/>
              </w:rPr>
              <w:t>(</w:t>
            </w:r>
            <w:proofErr w:type="gramEnd"/>
            <w:r w:rsidRPr="009C1E68">
              <w:rPr>
                <w:bCs/>
                <w:iCs/>
              </w:rPr>
              <w:t xml:space="preserve">Type A or Type B) when </w:t>
            </w:r>
            <w:proofErr w:type="spellStart"/>
            <w:r w:rsidRPr="009C1E68">
              <w:rPr>
                <w:bCs/>
                <w:iCs/>
              </w:rPr>
              <w:t>sSCell</w:t>
            </w:r>
            <w:proofErr w:type="spellEnd"/>
            <w:r w:rsidRPr="009C1E68">
              <w:rPr>
                <w:bCs/>
                <w:iCs/>
              </w:rPr>
              <w:t xml:space="preserve"> is deactivated (i.e. scaling factor α is not applied for PDCCH overbooking/BD/CCE limit computation when </w:t>
            </w:r>
            <w:proofErr w:type="spellStart"/>
            <w:r w:rsidRPr="009C1E68">
              <w:rPr>
                <w:bCs/>
                <w:iCs/>
              </w:rPr>
              <w:t>sSCell</w:t>
            </w:r>
            <w:proofErr w:type="spellEnd"/>
            <w:r w:rsidRPr="009C1E68">
              <w:rPr>
                <w:bCs/>
                <w:iCs/>
              </w:rPr>
              <w:t xml:space="preserve"> is deactivated).</w:t>
            </w:r>
          </w:p>
          <w:p w14:paraId="1AAA87D4" w14:textId="77777777" w:rsidR="00DA4214" w:rsidRPr="009C1E68" w:rsidRDefault="00DA4214" w:rsidP="0036156F">
            <w:pPr>
              <w:pStyle w:val="TAL"/>
              <w:rPr>
                <w:bCs/>
                <w:iCs/>
              </w:rPr>
            </w:pPr>
          </w:p>
          <w:p w14:paraId="1B298D29" w14:textId="77777777" w:rsidR="00DA4214" w:rsidRPr="009C1E68" w:rsidRDefault="00DA4214" w:rsidP="0036156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241919C4" w14:textId="77777777" w:rsidR="00DA4214" w:rsidRPr="009C1E68" w:rsidRDefault="00DA4214" w:rsidP="0036156F">
            <w:pPr>
              <w:pStyle w:val="TAL"/>
              <w:jc w:val="center"/>
            </w:pPr>
            <w:r w:rsidRPr="009C1E68">
              <w:t>BC</w:t>
            </w:r>
          </w:p>
        </w:tc>
        <w:tc>
          <w:tcPr>
            <w:tcW w:w="567" w:type="dxa"/>
          </w:tcPr>
          <w:p w14:paraId="71FE2CB2" w14:textId="77777777" w:rsidR="00DA4214" w:rsidRPr="009C1E68" w:rsidRDefault="00DA4214" w:rsidP="0036156F">
            <w:pPr>
              <w:pStyle w:val="TAL"/>
              <w:jc w:val="center"/>
            </w:pPr>
            <w:r w:rsidRPr="009C1E68">
              <w:t>No</w:t>
            </w:r>
          </w:p>
        </w:tc>
        <w:tc>
          <w:tcPr>
            <w:tcW w:w="709" w:type="dxa"/>
          </w:tcPr>
          <w:p w14:paraId="3F05A738" w14:textId="77777777" w:rsidR="00DA4214" w:rsidRPr="009C1E68" w:rsidRDefault="00DA4214" w:rsidP="0036156F">
            <w:pPr>
              <w:pStyle w:val="TAL"/>
              <w:jc w:val="center"/>
              <w:rPr>
                <w:bCs/>
                <w:iCs/>
              </w:rPr>
            </w:pPr>
            <w:r w:rsidRPr="009C1E68">
              <w:rPr>
                <w:bCs/>
                <w:iCs/>
              </w:rPr>
              <w:t>N/A</w:t>
            </w:r>
          </w:p>
        </w:tc>
        <w:tc>
          <w:tcPr>
            <w:tcW w:w="728" w:type="dxa"/>
          </w:tcPr>
          <w:p w14:paraId="56ECE13D" w14:textId="77777777" w:rsidR="00DA4214" w:rsidRPr="009C1E68" w:rsidRDefault="00DA4214" w:rsidP="0036156F">
            <w:pPr>
              <w:pStyle w:val="TAL"/>
              <w:jc w:val="center"/>
              <w:rPr>
                <w:bCs/>
                <w:iCs/>
              </w:rPr>
            </w:pPr>
            <w:r w:rsidRPr="009C1E68">
              <w:rPr>
                <w:bCs/>
                <w:iCs/>
              </w:rPr>
              <w:t>FR1 only</w:t>
            </w:r>
          </w:p>
        </w:tc>
      </w:tr>
      <w:tr w:rsidR="00DA4214" w:rsidRPr="009C1E68" w14:paraId="36CBB177" w14:textId="77777777" w:rsidTr="0036156F">
        <w:trPr>
          <w:cantSplit/>
          <w:tblHeader/>
        </w:trPr>
        <w:tc>
          <w:tcPr>
            <w:tcW w:w="6917" w:type="dxa"/>
          </w:tcPr>
          <w:p w14:paraId="39E87D5E" w14:textId="77777777" w:rsidR="00DA4214" w:rsidRPr="009C1E68" w:rsidRDefault="00DA4214" w:rsidP="0036156F">
            <w:pPr>
              <w:pStyle w:val="TAL"/>
              <w:rPr>
                <w:b/>
                <w:i/>
              </w:rPr>
            </w:pPr>
            <w:r w:rsidRPr="009C1E68">
              <w:rPr>
                <w:b/>
                <w:i/>
              </w:rPr>
              <w:t>disablingScalingFactorDormantSCell-r17</w:t>
            </w:r>
          </w:p>
          <w:p w14:paraId="271E4C07" w14:textId="77777777" w:rsidR="00DA4214" w:rsidRPr="009C1E68" w:rsidRDefault="00DA4214" w:rsidP="0036156F">
            <w:pPr>
              <w:pStyle w:val="TAL"/>
              <w:rPr>
                <w:bCs/>
                <w:iCs/>
              </w:rPr>
            </w:pPr>
            <w:r w:rsidRPr="009C1E68">
              <w:rPr>
                <w:bCs/>
                <w:iCs/>
              </w:rPr>
              <w:t xml:space="preserve">Indicates whether UE supports disabling scaling factor α for Cross-carrier scheduling (CCS) from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xml:space="preserve">) to </w:t>
            </w:r>
            <w:proofErr w:type="spellStart"/>
            <w:r w:rsidRPr="009C1E68">
              <w:rPr>
                <w:bCs/>
                <w:iCs/>
              </w:rPr>
              <w:t>PCell</w:t>
            </w:r>
            <w:proofErr w:type="spellEnd"/>
            <w:r w:rsidRPr="009C1E68">
              <w:rPr>
                <w:bCs/>
                <w:iCs/>
              </w:rPr>
              <w:t>/</w:t>
            </w:r>
            <w:proofErr w:type="spellStart"/>
            <w:proofErr w:type="gramStart"/>
            <w:r w:rsidRPr="009C1E68">
              <w:rPr>
                <w:bCs/>
                <w:iCs/>
              </w:rPr>
              <w:t>PSCell</w:t>
            </w:r>
            <w:proofErr w:type="spellEnd"/>
            <w:r w:rsidRPr="009C1E68">
              <w:rPr>
                <w:bCs/>
                <w:iCs/>
              </w:rPr>
              <w:t>(</w:t>
            </w:r>
            <w:proofErr w:type="gramEnd"/>
            <w:r w:rsidRPr="009C1E68">
              <w:rPr>
                <w:bCs/>
                <w:iCs/>
              </w:rPr>
              <w:t xml:space="preserve">Type A or Type B) when </w:t>
            </w:r>
            <w:proofErr w:type="spellStart"/>
            <w:r w:rsidRPr="009C1E68">
              <w:rPr>
                <w:bCs/>
                <w:iCs/>
              </w:rPr>
              <w:t>sSCell</w:t>
            </w:r>
            <w:proofErr w:type="spellEnd"/>
            <w:r w:rsidRPr="009C1E68">
              <w:rPr>
                <w:bCs/>
                <w:iCs/>
              </w:rPr>
              <w:t xml:space="preserve"> is switched to dormant BWP (i.e. scaling factor α is not applied for PDCCH overbooking/BD/CCE limit computation when </w:t>
            </w:r>
            <w:proofErr w:type="spellStart"/>
            <w:r w:rsidRPr="009C1E68">
              <w:rPr>
                <w:bCs/>
                <w:iCs/>
              </w:rPr>
              <w:t>sSCell</w:t>
            </w:r>
            <w:proofErr w:type="spellEnd"/>
            <w:r w:rsidRPr="009C1E68">
              <w:rPr>
                <w:bCs/>
                <w:iCs/>
              </w:rPr>
              <w:t xml:space="preserve"> is switched to dormant BWP).</w:t>
            </w:r>
          </w:p>
          <w:p w14:paraId="505769F4" w14:textId="77777777" w:rsidR="00DA4214" w:rsidRPr="009C1E68" w:rsidRDefault="00DA4214" w:rsidP="0036156F">
            <w:pPr>
              <w:pStyle w:val="TAL"/>
              <w:rPr>
                <w:bCs/>
                <w:iCs/>
              </w:rPr>
            </w:pPr>
          </w:p>
          <w:p w14:paraId="4488A56F" w14:textId="77777777" w:rsidR="00DA4214" w:rsidRPr="009C1E68" w:rsidRDefault="00DA4214" w:rsidP="0036156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93F6D76" w14:textId="77777777" w:rsidR="00DA4214" w:rsidRPr="009C1E68" w:rsidRDefault="00DA4214" w:rsidP="0036156F">
            <w:pPr>
              <w:pStyle w:val="TAL"/>
              <w:jc w:val="center"/>
            </w:pPr>
            <w:r w:rsidRPr="009C1E68">
              <w:t>BC</w:t>
            </w:r>
          </w:p>
        </w:tc>
        <w:tc>
          <w:tcPr>
            <w:tcW w:w="567" w:type="dxa"/>
          </w:tcPr>
          <w:p w14:paraId="2157356A" w14:textId="77777777" w:rsidR="00DA4214" w:rsidRPr="009C1E68" w:rsidRDefault="00DA4214" w:rsidP="0036156F">
            <w:pPr>
              <w:pStyle w:val="TAL"/>
              <w:jc w:val="center"/>
            </w:pPr>
            <w:r w:rsidRPr="009C1E68">
              <w:t>No</w:t>
            </w:r>
          </w:p>
        </w:tc>
        <w:tc>
          <w:tcPr>
            <w:tcW w:w="709" w:type="dxa"/>
          </w:tcPr>
          <w:p w14:paraId="29A8EC6A" w14:textId="77777777" w:rsidR="00DA4214" w:rsidRPr="009C1E68" w:rsidRDefault="00DA4214" w:rsidP="0036156F">
            <w:pPr>
              <w:pStyle w:val="TAL"/>
              <w:jc w:val="center"/>
              <w:rPr>
                <w:bCs/>
                <w:iCs/>
              </w:rPr>
            </w:pPr>
            <w:r w:rsidRPr="009C1E68">
              <w:rPr>
                <w:bCs/>
                <w:iCs/>
              </w:rPr>
              <w:t>N/A</w:t>
            </w:r>
          </w:p>
        </w:tc>
        <w:tc>
          <w:tcPr>
            <w:tcW w:w="728" w:type="dxa"/>
          </w:tcPr>
          <w:p w14:paraId="50826E3B" w14:textId="77777777" w:rsidR="00DA4214" w:rsidRPr="009C1E68" w:rsidRDefault="00DA4214" w:rsidP="0036156F">
            <w:pPr>
              <w:pStyle w:val="TAL"/>
              <w:jc w:val="center"/>
              <w:rPr>
                <w:bCs/>
                <w:iCs/>
              </w:rPr>
            </w:pPr>
            <w:r w:rsidRPr="009C1E68">
              <w:rPr>
                <w:bCs/>
                <w:iCs/>
              </w:rPr>
              <w:t>FR1 only</w:t>
            </w:r>
          </w:p>
        </w:tc>
      </w:tr>
      <w:tr w:rsidR="00DA4214" w:rsidRPr="009C1E68" w14:paraId="670D8B6D" w14:textId="77777777" w:rsidTr="0036156F">
        <w:trPr>
          <w:cantSplit/>
          <w:tblHeader/>
        </w:trPr>
        <w:tc>
          <w:tcPr>
            <w:tcW w:w="6917" w:type="dxa"/>
          </w:tcPr>
          <w:p w14:paraId="3F63E883" w14:textId="77777777" w:rsidR="00DA4214" w:rsidRPr="009C1E68" w:rsidRDefault="00DA4214" w:rsidP="0036156F">
            <w:pPr>
              <w:pStyle w:val="TAL"/>
              <w:rPr>
                <w:b/>
                <w:bCs/>
                <w:i/>
                <w:iCs/>
              </w:rPr>
            </w:pPr>
            <w:r w:rsidRPr="009C1E68">
              <w:rPr>
                <w:b/>
                <w:bCs/>
                <w:i/>
                <w:iCs/>
              </w:rPr>
              <w:t>dmrs-BundlingNonBackToBackTX-PerBC-r17</w:t>
            </w:r>
          </w:p>
          <w:p w14:paraId="76DBD1F6" w14:textId="77777777" w:rsidR="00DA4214" w:rsidRPr="009C1E68" w:rsidRDefault="00DA4214" w:rsidP="0036156F">
            <w:pPr>
              <w:pStyle w:val="TAL"/>
            </w:pPr>
            <w:r w:rsidRPr="009C1E68">
              <w:t xml:space="preserve">Indicates whether the UE supports DM-RS bundling for non-back-to-back transmission for consecutive slots for PUSCH and PUCCH </w:t>
            </w:r>
            <w:r w:rsidRPr="009C1E68">
              <w:rPr>
                <w:rStyle w:val="cf01"/>
              </w:rPr>
              <w:t xml:space="preserve">only for corresponding supported back-to-back transmission as reported in </w:t>
            </w:r>
            <w:r w:rsidRPr="009C1E68">
              <w:rPr>
                <w:rStyle w:val="cf11"/>
              </w:rPr>
              <w:t>dmrs-BundlingPUSCH-RepTypeAPerBC-r17</w:t>
            </w:r>
            <w:r w:rsidRPr="009C1E68">
              <w:rPr>
                <w:rStyle w:val="cf01"/>
              </w:rPr>
              <w:t xml:space="preserve">, </w:t>
            </w:r>
            <w:r w:rsidRPr="009C1E68">
              <w:rPr>
                <w:rStyle w:val="cf11"/>
              </w:rPr>
              <w:t>dmrs-BundlingPUSCH-RepTypeBPerBC-r17</w:t>
            </w:r>
            <w:r w:rsidRPr="009C1E68">
              <w:rPr>
                <w:rStyle w:val="cf01"/>
              </w:rPr>
              <w:t xml:space="preserve">, </w:t>
            </w:r>
            <w:r w:rsidRPr="009C1E68">
              <w:rPr>
                <w:rStyle w:val="cf11"/>
              </w:rPr>
              <w:t xml:space="preserve">dmrs-BundlingPUSCH-multiSlotPerBC-r17 </w:t>
            </w:r>
            <w:r w:rsidRPr="009C1E68">
              <w:rPr>
                <w:rStyle w:val="cf01"/>
              </w:rPr>
              <w:t xml:space="preserve">or </w:t>
            </w:r>
            <w:r w:rsidRPr="009C1E68">
              <w:rPr>
                <w:rStyle w:val="cf11"/>
              </w:rPr>
              <w:t>dmrs-BundlingPUCCH-RepPerBC-r17</w:t>
            </w:r>
            <w:r w:rsidRPr="009C1E68">
              <w:t>.</w:t>
            </w:r>
          </w:p>
          <w:p w14:paraId="6A12CB8B" w14:textId="77777777" w:rsidR="00DA4214" w:rsidRPr="009C1E68" w:rsidRDefault="00DA4214" w:rsidP="0036156F">
            <w:pPr>
              <w:pStyle w:val="TAL"/>
            </w:pPr>
          </w:p>
          <w:p w14:paraId="6E177307" w14:textId="77777777" w:rsidR="00DA4214" w:rsidRPr="009C1E68" w:rsidRDefault="00DA4214" w:rsidP="0036156F">
            <w:pPr>
              <w:pStyle w:val="TAL"/>
            </w:pPr>
            <w:r w:rsidRPr="009C1E68">
              <w:t xml:space="preserve">UE indicating support of this feature shall also indicate support of at least one of </w:t>
            </w:r>
            <w:r w:rsidRPr="009C1E68">
              <w:rPr>
                <w:i/>
                <w:iCs/>
              </w:rPr>
              <w:t>dmrs-BundlingPUSCH-RepTypeAPerBC-r17</w:t>
            </w:r>
            <w:r w:rsidRPr="009C1E68">
              <w:t xml:space="preserve">, </w:t>
            </w:r>
            <w:r w:rsidRPr="009C1E68">
              <w:rPr>
                <w:i/>
                <w:iCs/>
              </w:rPr>
              <w:t>dmrs-BundlingPUSCH-RepTypeBPerBC-r17</w:t>
            </w:r>
            <w:r w:rsidRPr="009C1E68">
              <w:t xml:space="preserve">, </w:t>
            </w:r>
            <w:r w:rsidRPr="009C1E68">
              <w:rPr>
                <w:i/>
                <w:iCs/>
              </w:rPr>
              <w:t xml:space="preserve">dmrs-BundlingPUSCH-multiSlotPerBC-r17 </w:t>
            </w:r>
            <w:r w:rsidRPr="009C1E68">
              <w:t xml:space="preserve">or </w:t>
            </w:r>
            <w:r w:rsidRPr="009C1E68">
              <w:rPr>
                <w:i/>
                <w:iCs/>
              </w:rPr>
              <w:t>dmrs-BundlingPUCCH-RepPerBC-r17</w:t>
            </w:r>
            <w:r w:rsidRPr="009C1E68">
              <w:t>.</w:t>
            </w:r>
          </w:p>
          <w:p w14:paraId="14A4C417" w14:textId="77777777" w:rsidR="00DA4214" w:rsidRPr="009C1E68" w:rsidRDefault="00DA4214" w:rsidP="0036156F">
            <w:pPr>
              <w:pStyle w:val="TAL"/>
            </w:pPr>
          </w:p>
          <w:p w14:paraId="1003533E" w14:textId="77777777" w:rsidR="00DA4214" w:rsidRPr="009C1E68" w:rsidRDefault="00DA4214" w:rsidP="0036156F">
            <w:pPr>
              <w:pStyle w:val="TAN"/>
              <w:rPr>
                <w:b/>
                <w:i/>
              </w:rPr>
            </w:pPr>
            <w:r w:rsidRPr="009C1E68">
              <w:t>NOTE:</w:t>
            </w:r>
            <w:r w:rsidRPr="009C1E68">
              <w:rPr>
                <w:rFonts w:cs="Arial"/>
                <w:szCs w:val="18"/>
              </w:rPr>
              <w:tab/>
            </w:r>
            <w:r w:rsidRPr="009C1E68">
              <w:t>This capability is only applicable when UE is configured with single uplink carrier within a frequency range.</w:t>
            </w:r>
          </w:p>
        </w:tc>
        <w:tc>
          <w:tcPr>
            <w:tcW w:w="709" w:type="dxa"/>
          </w:tcPr>
          <w:p w14:paraId="6A9D1D6E" w14:textId="77777777" w:rsidR="00DA4214" w:rsidRPr="009C1E68" w:rsidRDefault="00DA4214" w:rsidP="0036156F">
            <w:pPr>
              <w:pStyle w:val="TAL"/>
              <w:jc w:val="center"/>
            </w:pPr>
            <w:r w:rsidRPr="009C1E68">
              <w:rPr>
                <w:bCs/>
                <w:iCs/>
              </w:rPr>
              <w:t>BC</w:t>
            </w:r>
          </w:p>
        </w:tc>
        <w:tc>
          <w:tcPr>
            <w:tcW w:w="567" w:type="dxa"/>
          </w:tcPr>
          <w:p w14:paraId="287EEFBC" w14:textId="77777777" w:rsidR="00DA4214" w:rsidRPr="009C1E68" w:rsidRDefault="00DA4214" w:rsidP="0036156F">
            <w:pPr>
              <w:pStyle w:val="TAL"/>
              <w:jc w:val="center"/>
            </w:pPr>
            <w:r w:rsidRPr="009C1E68">
              <w:rPr>
                <w:bCs/>
                <w:iCs/>
              </w:rPr>
              <w:t>No</w:t>
            </w:r>
          </w:p>
        </w:tc>
        <w:tc>
          <w:tcPr>
            <w:tcW w:w="709" w:type="dxa"/>
          </w:tcPr>
          <w:p w14:paraId="28BFD2EB" w14:textId="77777777" w:rsidR="00DA4214" w:rsidRPr="009C1E68" w:rsidRDefault="00DA4214" w:rsidP="0036156F">
            <w:pPr>
              <w:pStyle w:val="TAL"/>
              <w:jc w:val="center"/>
              <w:rPr>
                <w:bCs/>
                <w:iCs/>
              </w:rPr>
            </w:pPr>
            <w:r w:rsidRPr="009C1E68">
              <w:rPr>
                <w:bCs/>
                <w:iCs/>
              </w:rPr>
              <w:t>N/A</w:t>
            </w:r>
          </w:p>
        </w:tc>
        <w:tc>
          <w:tcPr>
            <w:tcW w:w="728" w:type="dxa"/>
          </w:tcPr>
          <w:p w14:paraId="620B501E" w14:textId="77777777" w:rsidR="00DA4214" w:rsidRPr="009C1E68" w:rsidRDefault="00DA4214" w:rsidP="0036156F">
            <w:pPr>
              <w:pStyle w:val="TAL"/>
              <w:jc w:val="center"/>
              <w:rPr>
                <w:bCs/>
                <w:iCs/>
              </w:rPr>
            </w:pPr>
            <w:r w:rsidRPr="009C1E68">
              <w:t>N/A</w:t>
            </w:r>
          </w:p>
        </w:tc>
      </w:tr>
      <w:tr w:rsidR="00DA4214" w:rsidRPr="009C1E68" w14:paraId="2A2B2875" w14:textId="77777777" w:rsidTr="0036156F">
        <w:trPr>
          <w:cantSplit/>
          <w:tblHeader/>
        </w:trPr>
        <w:tc>
          <w:tcPr>
            <w:tcW w:w="6917" w:type="dxa"/>
          </w:tcPr>
          <w:p w14:paraId="0DAAD075" w14:textId="77777777" w:rsidR="00DA4214" w:rsidRPr="009C1E68" w:rsidRDefault="00DA4214" w:rsidP="0036156F">
            <w:pPr>
              <w:pStyle w:val="TAL"/>
              <w:rPr>
                <w:b/>
                <w:bCs/>
                <w:i/>
                <w:iCs/>
              </w:rPr>
            </w:pPr>
            <w:r w:rsidRPr="009C1E68">
              <w:rPr>
                <w:b/>
                <w:bCs/>
                <w:i/>
                <w:iCs/>
              </w:rPr>
              <w:lastRenderedPageBreak/>
              <w:t>dmrs-BundlingPUCCH-RepPerBC-r17</w:t>
            </w:r>
          </w:p>
          <w:p w14:paraId="6D0BD5A5" w14:textId="77777777" w:rsidR="00DA4214" w:rsidRPr="009C1E68" w:rsidRDefault="00DA4214" w:rsidP="0036156F">
            <w:pPr>
              <w:pStyle w:val="TAL"/>
            </w:pPr>
            <w:r w:rsidRPr="009C1E68">
              <w:t>Indicates whether the UE supports DM-RS bundling for PUCCH repetitions for PUCCH formats 1/3/4 over consecutive symbols.</w:t>
            </w:r>
          </w:p>
          <w:p w14:paraId="7A0FFD2B" w14:textId="77777777" w:rsidR="00DA4214" w:rsidRPr="009C1E68" w:rsidRDefault="00DA4214" w:rsidP="0036156F">
            <w:pPr>
              <w:pStyle w:val="TAL"/>
            </w:pPr>
          </w:p>
          <w:p w14:paraId="52705FEB" w14:textId="77777777" w:rsidR="00DA4214" w:rsidRPr="009C1E68" w:rsidRDefault="00DA4214" w:rsidP="0036156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rPr>
              <w:t>pucch-Repetition-F1-3-4</w:t>
            </w:r>
            <w:r w:rsidRPr="009C1E68">
              <w:t>.</w:t>
            </w:r>
          </w:p>
          <w:p w14:paraId="3C1C999B" w14:textId="77777777" w:rsidR="00DA4214" w:rsidRPr="009C1E68" w:rsidRDefault="00DA4214" w:rsidP="0036156F">
            <w:pPr>
              <w:pStyle w:val="TAL"/>
            </w:pPr>
          </w:p>
          <w:p w14:paraId="303DA3FB" w14:textId="77777777" w:rsidR="00DA4214" w:rsidRPr="009C1E68" w:rsidRDefault="00DA4214" w:rsidP="0036156F">
            <w:pPr>
              <w:pStyle w:val="TAL"/>
            </w:pPr>
            <w:r w:rsidRPr="009C1E68">
              <w:t>This feature is applicable to following multiple carrier scenarios in addition to single carrier scenarios:</w:t>
            </w:r>
          </w:p>
          <w:p w14:paraId="47C8916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747EDF40"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42479B5A"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501FA45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68F04C82"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65B40C30" w14:textId="77777777" w:rsidR="00DA4214" w:rsidRPr="009C1E68" w:rsidRDefault="00DA4214" w:rsidP="0036156F">
            <w:pPr>
              <w:pStyle w:val="TAL"/>
            </w:pPr>
            <w:r w:rsidRPr="009C1E68">
              <w:t>For the last three scenarios listed above, DMRS bundling can be applied with the following conditions:</w:t>
            </w:r>
          </w:p>
          <w:p w14:paraId="47447C08"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29571CA5"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0DF2A25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304A8028"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352339E0" w14:textId="77777777" w:rsidR="00DA4214" w:rsidRPr="009C1E68" w:rsidRDefault="00DA4214" w:rsidP="0036156F">
            <w:pPr>
              <w:pStyle w:val="TAL"/>
            </w:pPr>
          </w:p>
          <w:p w14:paraId="23701AD2" w14:textId="77777777" w:rsidR="00DA4214" w:rsidRPr="009C1E68" w:rsidRDefault="00DA4214" w:rsidP="0036156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1EC1B8F7" w14:textId="77777777" w:rsidR="00DA4214" w:rsidRPr="009C1E68" w:rsidRDefault="00DA4214" w:rsidP="0036156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08E1AAEF" w14:textId="77777777" w:rsidR="00DA4214" w:rsidRPr="009C1E68" w:rsidRDefault="00DA4214" w:rsidP="0036156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4674613" w14:textId="77777777" w:rsidR="00DA4214" w:rsidRPr="009C1E68" w:rsidRDefault="00DA4214" w:rsidP="0036156F">
            <w:pPr>
              <w:pStyle w:val="TAL"/>
              <w:jc w:val="center"/>
            </w:pPr>
            <w:r w:rsidRPr="009C1E68">
              <w:rPr>
                <w:bCs/>
                <w:iCs/>
              </w:rPr>
              <w:t>BC</w:t>
            </w:r>
          </w:p>
        </w:tc>
        <w:tc>
          <w:tcPr>
            <w:tcW w:w="567" w:type="dxa"/>
          </w:tcPr>
          <w:p w14:paraId="18F82A09" w14:textId="77777777" w:rsidR="00DA4214" w:rsidRPr="009C1E68" w:rsidRDefault="00DA4214" w:rsidP="0036156F">
            <w:pPr>
              <w:pStyle w:val="TAL"/>
              <w:jc w:val="center"/>
            </w:pPr>
            <w:r w:rsidRPr="009C1E68">
              <w:rPr>
                <w:bCs/>
                <w:iCs/>
              </w:rPr>
              <w:t>No</w:t>
            </w:r>
          </w:p>
        </w:tc>
        <w:tc>
          <w:tcPr>
            <w:tcW w:w="709" w:type="dxa"/>
          </w:tcPr>
          <w:p w14:paraId="03715AAA" w14:textId="77777777" w:rsidR="00DA4214" w:rsidRPr="009C1E68" w:rsidRDefault="00DA4214" w:rsidP="0036156F">
            <w:pPr>
              <w:pStyle w:val="TAL"/>
              <w:jc w:val="center"/>
              <w:rPr>
                <w:bCs/>
                <w:iCs/>
              </w:rPr>
            </w:pPr>
            <w:r w:rsidRPr="009C1E68">
              <w:rPr>
                <w:bCs/>
                <w:iCs/>
              </w:rPr>
              <w:t>N/A</w:t>
            </w:r>
          </w:p>
        </w:tc>
        <w:tc>
          <w:tcPr>
            <w:tcW w:w="728" w:type="dxa"/>
          </w:tcPr>
          <w:p w14:paraId="2EAFD27F" w14:textId="77777777" w:rsidR="00DA4214" w:rsidRPr="009C1E68" w:rsidRDefault="00DA4214" w:rsidP="0036156F">
            <w:pPr>
              <w:pStyle w:val="TAL"/>
              <w:jc w:val="center"/>
              <w:rPr>
                <w:bCs/>
                <w:iCs/>
              </w:rPr>
            </w:pPr>
            <w:r w:rsidRPr="009C1E68">
              <w:t>N/A</w:t>
            </w:r>
          </w:p>
        </w:tc>
      </w:tr>
      <w:tr w:rsidR="00DA4214" w:rsidRPr="009C1E68" w14:paraId="668ECCDB" w14:textId="77777777" w:rsidTr="0036156F">
        <w:trPr>
          <w:cantSplit/>
          <w:tblHeader/>
        </w:trPr>
        <w:tc>
          <w:tcPr>
            <w:tcW w:w="6917" w:type="dxa"/>
          </w:tcPr>
          <w:p w14:paraId="54BBCD92" w14:textId="77777777" w:rsidR="00DA4214" w:rsidRPr="009C1E68" w:rsidRDefault="00DA4214" w:rsidP="0036156F">
            <w:pPr>
              <w:pStyle w:val="TAL"/>
              <w:rPr>
                <w:b/>
                <w:bCs/>
                <w:i/>
                <w:iCs/>
              </w:rPr>
            </w:pPr>
            <w:r w:rsidRPr="009C1E68">
              <w:rPr>
                <w:b/>
                <w:bCs/>
                <w:i/>
                <w:iCs/>
              </w:rPr>
              <w:lastRenderedPageBreak/>
              <w:t>dmrs-BundlingPUSCH-multiSlotPerBC-r17</w:t>
            </w:r>
          </w:p>
          <w:p w14:paraId="43CA354D" w14:textId="77777777" w:rsidR="00DA4214" w:rsidRPr="009C1E68" w:rsidRDefault="00DA4214" w:rsidP="0036156F">
            <w:pPr>
              <w:pStyle w:val="TAL"/>
            </w:pPr>
            <w:r w:rsidRPr="009C1E68">
              <w:t>Indicates whether the UE supports DM-RS bundling for TB processing over multi-slot (</w:t>
            </w:r>
            <w:proofErr w:type="spellStart"/>
            <w:r w:rsidRPr="009C1E68">
              <w:t>TBoMS</w:t>
            </w:r>
            <w:proofErr w:type="spellEnd"/>
            <w:r w:rsidRPr="009C1E68">
              <w:t>) PUSCH over consecutive symbols.</w:t>
            </w:r>
          </w:p>
          <w:p w14:paraId="3F6BADF4" w14:textId="77777777" w:rsidR="00DA4214" w:rsidRPr="009C1E68" w:rsidRDefault="00DA4214" w:rsidP="0036156F">
            <w:pPr>
              <w:pStyle w:val="TAL"/>
            </w:pPr>
          </w:p>
          <w:p w14:paraId="20FD4175" w14:textId="77777777" w:rsidR="00DA4214" w:rsidRPr="009C1E68" w:rsidRDefault="00DA4214" w:rsidP="0036156F">
            <w:pPr>
              <w:pStyle w:val="TAL"/>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 xml:space="preserve"> in at least one of the bands in the band combination.</w:t>
            </w:r>
          </w:p>
          <w:p w14:paraId="2EC4FAD9" w14:textId="77777777" w:rsidR="00DA4214" w:rsidRPr="009C1E68" w:rsidRDefault="00DA4214" w:rsidP="0036156F">
            <w:pPr>
              <w:pStyle w:val="TAL"/>
            </w:pPr>
          </w:p>
          <w:p w14:paraId="55D82C66" w14:textId="77777777" w:rsidR="00DA4214" w:rsidRPr="009C1E68" w:rsidRDefault="00DA4214" w:rsidP="0036156F">
            <w:pPr>
              <w:pStyle w:val="TAL"/>
            </w:pPr>
            <w:r w:rsidRPr="009C1E68">
              <w:t>This feature is applicable to following multiple carrier scenarios in addition to single carrier scenarios:</w:t>
            </w:r>
          </w:p>
          <w:p w14:paraId="612C2F87"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77282C26"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5B32B367"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43194B29"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3C654E71"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SUL with DMRS bundling.</w:t>
            </w:r>
          </w:p>
          <w:p w14:paraId="157F2A22" w14:textId="77777777" w:rsidR="00DA4214" w:rsidRPr="009C1E68" w:rsidRDefault="00DA4214" w:rsidP="0036156F">
            <w:pPr>
              <w:pStyle w:val="TAL"/>
            </w:pPr>
            <w:r w:rsidRPr="009C1E68">
              <w:t>For the last three scenarios listed above, DMRS bundling can be applied with the following conditions:</w:t>
            </w:r>
          </w:p>
          <w:p w14:paraId="4A800F1A"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2DD02D7E"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266DF478"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3487430" w14:textId="77777777" w:rsidR="00DA4214" w:rsidRPr="009C1E68" w:rsidRDefault="00DA4214" w:rsidP="0036156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6D9E320C" w14:textId="77777777" w:rsidR="00DA4214" w:rsidRPr="009C1E68" w:rsidRDefault="00DA4214" w:rsidP="0036156F">
            <w:pPr>
              <w:pStyle w:val="TAL"/>
            </w:pPr>
          </w:p>
          <w:p w14:paraId="68F2E3AD" w14:textId="77777777" w:rsidR="00DA4214" w:rsidRPr="009C1E68" w:rsidRDefault="00DA4214" w:rsidP="0036156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491564A6" w14:textId="77777777" w:rsidR="00DA4214" w:rsidRPr="009C1E68" w:rsidRDefault="00DA4214" w:rsidP="0036156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54C3175C" w14:textId="77777777" w:rsidR="00DA4214" w:rsidRPr="009C1E68" w:rsidRDefault="00DA4214" w:rsidP="0036156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p w14:paraId="5B640334" w14:textId="77777777" w:rsidR="00DA4214" w:rsidRPr="009C1E68" w:rsidRDefault="00DA4214" w:rsidP="0036156F">
            <w:pPr>
              <w:pStyle w:val="TAN"/>
              <w:rPr>
                <w:b/>
                <w:i/>
              </w:rPr>
            </w:pPr>
            <w:r w:rsidRPr="009C1E68">
              <w:t>NOTE 4:</w:t>
            </w:r>
            <w:r w:rsidRPr="009C1E68">
              <w:rPr>
                <w:rFonts w:cs="Arial"/>
                <w:szCs w:val="18"/>
              </w:rPr>
              <w:tab/>
            </w:r>
            <w:r w:rsidRPr="009C1E68">
              <w:t xml:space="preserve">If a UE reports support of </w:t>
            </w:r>
            <w:r w:rsidRPr="009C1E68">
              <w:rPr>
                <w:i/>
                <w:iCs/>
              </w:rPr>
              <w:t>tb-ProcessingRepMultiSlotPUSCH-r17</w:t>
            </w:r>
            <w:r w:rsidRPr="009C1E68">
              <w:t xml:space="preserve"> and </w:t>
            </w:r>
            <w:r w:rsidRPr="009C1E68">
              <w:rPr>
                <w:i/>
                <w:iCs/>
              </w:rPr>
              <w:t>dmrs-BundlingPUSCH-multiSlot-r17</w:t>
            </w:r>
            <w:r w:rsidRPr="009C1E68">
              <w:t xml:space="preserve"> in a band in the band combination and </w:t>
            </w:r>
            <w:r w:rsidRPr="009C1E68">
              <w:rPr>
                <w:i/>
                <w:iCs/>
              </w:rPr>
              <w:t>dmrs-BundlingPUSCH-multiSlotPerBC-r17</w:t>
            </w:r>
            <w:r w:rsidRPr="009C1E68">
              <w:t xml:space="preserve"> is supported for the band combination, the UE supports DMRS bundling for the repetitions of </w:t>
            </w:r>
            <w:proofErr w:type="spellStart"/>
            <w:r w:rsidRPr="009C1E68">
              <w:t>TBoMS</w:t>
            </w:r>
            <w:proofErr w:type="spellEnd"/>
            <w:r w:rsidRPr="009C1E68">
              <w:t xml:space="preserve"> for the band.</w:t>
            </w:r>
          </w:p>
        </w:tc>
        <w:tc>
          <w:tcPr>
            <w:tcW w:w="709" w:type="dxa"/>
          </w:tcPr>
          <w:p w14:paraId="26DBD97A" w14:textId="77777777" w:rsidR="00DA4214" w:rsidRPr="009C1E68" w:rsidRDefault="00DA4214" w:rsidP="0036156F">
            <w:pPr>
              <w:pStyle w:val="TAL"/>
              <w:jc w:val="center"/>
            </w:pPr>
            <w:r w:rsidRPr="009C1E68">
              <w:rPr>
                <w:bCs/>
                <w:iCs/>
              </w:rPr>
              <w:t>BC</w:t>
            </w:r>
          </w:p>
        </w:tc>
        <w:tc>
          <w:tcPr>
            <w:tcW w:w="567" w:type="dxa"/>
          </w:tcPr>
          <w:p w14:paraId="5B32F343" w14:textId="77777777" w:rsidR="00DA4214" w:rsidRPr="009C1E68" w:rsidRDefault="00DA4214" w:rsidP="0036156F">
            <w:pPr>
              <w:pStyle w:val="TAL"/>
              <w:jc w:val="center"/>
            </w:pPr>
            <w:r w:rsidRPr="009C1E68">
              <w:rPr>
                <w:bCs/>
                <w:iCs/>
              </w:rPr>
              <w:t>No</w:t>
            </w:r>
          </w:p>
        </w:tc>
        <w:tc>
          <w:tcPr>
            <w:tcW w:w="709" w:type="dxa"/>
          </w:tcPr>
          <w:p w14:paraId="4CAB384A" w14:textId="77777777" w:rsidR="00DA4214" w:rsidRPr="009C1E68" w:rsidRDefault="00DA4214" w:rsidP="0036156F">
            <w:pPr>
              <w:pStyle w:val="TAL"/>
              <w:jc w:val="center"/>
              <w:rPr>
                <w:bCs/>
                <w:iCs/>
              </w:rPr>
            </w:pPr>
            <w:r w:rsidRPr="009C1E68">
              <w:rPr>
                <w:bCs/>
                <w:iCs/>
              </w:rPr>
              <w:t>N/A</w:t>
            </w:r>
          </w:p>
        </w:tc>
        <w:tc>
          <w:tcPr>
            <w:tcW w:w="728" w:type="dxa"/>
          </w:tcPr>
          <w:p w14:paraId="5F9B5EC0" w14:textId="77777777" w:rsidR="00DA4214" w:rsidRPr="009C1E68" w:rsidRDefault="00DA4214" w:rsidP="0036156F">
            <w:pPr>
              <w:pStyle w:val="TAL"/>
              <w:jc w:val="center"/>
              <w:rPr>
                <w:bCs/>
                <w:iCs/>
              </w:rPr>
            </w:pPr>
            <w:r w:rsidRPr="009C1E68">
              <w:t>N/A</w:t>
            </w:r>
          </w:p>
        </w:tc>
      </w:tr>
      <w:tr w:rsidR="00DA4214" w:rsidRPr="009C1E68" w14:paraId="26C60786" w14:textId="77777777" w:rsidTr="0036156F">
        <w:trPr>
          <w:cantSplit/>
          <w:tblHeader/>
        </w:trPr>
        <w:tc>
          <w:tcPr>
            <w:tcW w:w="6917" w:type="dxa"/>
          </w:tcPr>
          <w:p w14:paraId="0F55D6FC" w14:textId="77777777" w:rsidR="00DA4214" w:rsidRPr="009C1E68" w:rsidRDefault="00DA4214" w:rsidP="0036156F">
            <w:pPr>
              <w:pStyle w:val="TAL"/>
              <w:rPr>
                <w:b/>
                <w:bCs/>
                <w:i/>
                <w:iCs/>
              </w:rPr>
            </w:pPr>
            <w:r w:rsidRPr="009C1E68">
              <w:rPr>
                <w:b/>
                <w:bCs/>
                <w:i/>
                <w:iCs/>
              </w:rPr>
              <w:lastRenderedPageBreak/>
              <w:t>dmrs-BundlingPUSCH-RepTypeAPerBC-r17</w:t>
            </w:r>
          </w:p>
          <w:p w14:paraId="6B254AD3" w14:textId="77777777" w:rsidR="00DA4214" w:rsidRPr="009C1E68" w:rsidRDefault="00DA4214" w:rsidP="0036156F">
            <w:pPr>
              <w:pStyle w:val="TAL"/>
            </w:pPr>
            <w:r w:rsidRPr="009C1E68">
              <w:t>Indicates whether the UE supports DM-RS bundling for PUSCH repetition type A over consecutive symbols.</w:t>
            </w:r>
          </w:p>
          <w:p w14:paraId="10B47339" w14:textId="77777777" w:rsidR="00DA4214" w:rsidRPr="009C1E68" w:rsidRDefault="00DA4214" w:rsidP="0036156F">
            <w:pPr>
              <w:pStyle w:val="TAL"/>
            </w:pPr>
          </w:p>
          <w:p w14:paraId="75B4FAD7" w14:textId="77777777" w:rsidR="00DA4214" w:rsidRPr="009C1E68" w:rsidRDefault="00DA4214" w:rsidP="0036156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at least one of </w:t>
            </w:r>
            <w:r w:rsidRPr="009C1E68">
              <w:rPr>
                <w:i/>
                <w:iCs/>
              </w:rPr>
              <w:t>type1-PUSCH-RepetitionMultiSlots</w:t>
            </w:r>
            <w:r w:rsidRPr="009C1E68">
              <w:t xml:space="preserve">, </w:t>
            </w:r>
            <w:r w:rsidRPr="009C1E68">
              <w:rPr>
                <w:i/>
                <w:iCs/>
              </w:rPr>
              <w:t>type2-PUSCH-RepetitionMultiSlots</w:t>
            </w:r>
            <w:r w:rsidRPr="009C1E68">
              <w:t xml:space="preserve"> or </w:t>
            </w:r>
            <w:proofErr w:type="spellStart"/>
            <w:r w:rsidRPr="009C1E68">
              <w:rPr>
                <w:i/>
                <w:iCs/>
              </w:rPr>
              <w:t>pusch-RepetitionMultiSlots</w:t>
            </w:r>
            <w:proofErr w:type="spellEnd"/>
            <w:r w:rsidRPr="009C1E68">
              <w:t>.</w:t>
            </w:r>
          </w:p>
          <w:p w14:paraId="3B07FF98" w14:textId="77777777" w:rsidR="00DA4214" w:rsidRPr="009C1E68" w:rsidRDefault="00DA4214" w:rsidP="0036156F">
            <w:pPr>
              <w:pStyle w:val="TAL"/>
            </w:pPr>
          </w:p>
          <w:p w14:paraId="3CE53CDD" w14:textId="77777777" w:rsidR="00DA4214" w:rsidRPr="009C1E68" w:rsidRDefault="00DA4214" w:rsidP="0036156F">
            <w:pPr>
              <w:pStyle w:val="TAL"/>
            </w:pPr>
            <w:r w:rsidRPr="009C1E68">
              <w:t>This feature is applicable to following multiple carrier scenarios in addition to single carrier scenarios:</w:t>
            </w:r>
          </w:p>
          <w:p w14:paraId="415CD189"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20DF5A2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3392346E"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0AF2248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066FE3E0"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0D85CEE3" w14:textId="77777777" w:rsidR="00DA4214" w:rsidRPr="009C1E68" w:rsidRDefault="00DA4214" w:rsidP="0036156F">
            <w:pPr>
              <w:pStyle w:val="TAL"/>
            </w:pPr>
            <w:r w:rsidRPr="009C1E68">
              <w:t>For the last three scenarios listed above, DMRS bundling can be applied with the following conditions:</w:t>
            </w:r>
          </w:p>
          <w:p w14:paraId="615E8B04"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03080D45"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66F1CA5C"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4ED1166"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75C16F10" w14:textId="77777777" w:rsidR="00DA4214" w:rsidRPr="009C1E68" w:rsidRDefault="00DA4214" w:rsidP="0036156F">
            <w:pPr>
              <w:pStyle w:val="TAL"/>
            </w:pPr>
          </w:p>
          <w:p w14:paraId="18CEA011" w14:textId="77777777" w:rsidR="00DA4214" w:rsidRPr="009C1E68" w:rsidRDefault="00DA4214" w:rsidP="0036156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49DF6B57" w14:textId="77777777" w:rsidR="00DA4214" w:rsidRPr="009C1E68" w:rsidRDefault="00DA4214" w:rsidP="0036156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1B25C72B" w14:textId="77777777" w:rsidR="00DA4214" w:rsidRPr="009C1E68" w:rsidRDefault="00DA4214" w:rsidP="0036156F">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135678F1" w14:textId="77777777" w:rsidR="00DA4214" w:rsidRPr="009C1E68" w:rsidRDefault="00DA4214" w:rsidP="0036156F">
            <w:pPr>
              <w:pStyle w:val="TAL"/>
              <w:jc w:val="center"/>
            </w:pPr>
            <w:r w:rsidRPr="009C1E68">
              <w:rPr>
                <w:bCs/>
                <w:iCs/>
              </w:rPr>
              <w:t>BC</w:t>
            </w:r>
          </w:p>
        </w:tc>
        <w:tc>
          <w:tcPr>
            <w:tcW w:w="567" w:type="dxa"/>
          </w:tcPr>
          <w:p w14:paraId="776A717E" w14:textId="77777777" w:rsidR="00DA4214" w:rsidRPr="009C1E68" w:rsidRDefault="00DA4214" w:rsidP="0036156F">
            <w:pPr>
              <w:pStyle w:val="TAL"/>
              <w:jc w:val="center"/>
            </w:pPr>
            <w:r w:rsidRPr="009C1E68">
              <w:rPr>
                <w:bCs/>
                <w:iCs/>
              </w:rPr>
              <w:t>No</w:t>
            </w:r>
          </w:p>
        </w:tc>
        <w:tc>
          <w:tcPr>
            <w:tcW w:w="709" w:type="dxa"/>
          </w:tcPr>
          <w:p w14:paraId="4990D49A" w14:textId="77777777" w:rsidR="00DA4214" w:rsidRPr="009C1E68" w:rsidRDefault="00DA4214" w:rsidP="0036156F">
            <w:pPr>
              <w:pStyle w:val="TAL"/>
              <w:jc w:val="center"/>
              <w:rPr>
                <w:bCs/>
                <w:iCs/>
              </w:rPr>
            </w:pPr>
            <w:r w:rsidRPr="009C1E68">
              <w:rPr>
                <w:bCs/>
                <w:iCs/>
              </w:rPr>
              <w:t>N/A</w:t>
            </w:r>
          </w:p>
        </w:tc>
        <w:tc>
          <w:tcPr>
            <w:tcW w:w="728" w:type="dxa"/>
          </w:tcPr>
          <w:p w14:paraId="5438EC17" w14:textId="77777777" w:rsidR="00DA4214" w:rsidRPr="009C1E68" w:rsidRDefault="00DA4214" w:rsidP="0036156F">
            <w:pPr>
              <w:pStyle w:val="TAL"/>
              <w:jc w:val="center"/>
              <w:rPr>
                <w:bCs/>
                <w:iCs/>
              </w:rPr>
            </w:pPr>
            <w:r w:rsidRPr="009C1E68">
              <w:t>N/A</w:t>
            </w:r>
          </w:p>
        </w:tc>
      </w:tr>
      <w:tr w:rsidR="00DA4214" w:rsidRPr="009C1E68" w14:paraId="6C51C470" w14:textId="77777777" w:rsidTr="0036156F">
        <w:trPr>
          <w:cantSplit/>
          <w:tblHeader/>
        </w:trPr>
        <w:tc>
          <w:tcPr>
            <w:tcW w:w="6917" w:type="dxa"/>
          </w:tcPr>
          <w:p w14:paraId="161B5901" w14:textId="77777777" w:rsidR="00DA4214" w:rsidRPr="009C1E68" w:rsidRDefault="00DA4214" w:rsidP="0036156F">
            <w:pPr>
              <w:pStyle w:val="TAL"/>
              <w:rPr>
                <w:b/>
                <w:bCs/>
                <w:i/>
                <w:iCs/>
              </w:rPr>
            </w:pPr>
            <w:r w:rsidRPr="009C1E68">
              <w:rPr>
                <w:b/>
                <w:bCs/>
                <w:i/>
                <w:iCs/>
              </w:rPr>
              <w:lastRenderedPageBreak/>
              <w:t>dmrs-BundlingPUSCH-RepTypeBPerBC-r17</w:t>
            </w:r>
          </w:p>
          <w:p w14:paraId="32322D1E" w14:textId="77777777" w:rsidR="00DA4214" w:rsidRPr="009C1E68" w:rsidRDefault="00DA4214" w:rsidP="0036156F">
            <w:pPr>
              <w:pStyle w:val="TAL"/>
            </w:pPr>
            <w:r w:rsidRPr="009C1E68">
              <w:t>Indicates whether the UE supports DM-RS bundling for PUSCH repetition type B over consecutive symbols.</w:t>
            </w:r>
          </w:p>
          <w:p w14:paraId="49F9A2C0" w14:textId="77777777" w:rsidR="00DA4214" w:rsidRPr="009C1E68" w:rsidRDefault="00DA4214" w:rsidP="0036156F">
            <w:pPr>
              <w:pStyle w:val="TAL"/>
            </w:pPr>
          </w:p>
          <w:p w14:paraId="08E58B33" w14:textId="77777777" w:rsidR="00DA4214" w:rsidRPr="009C1E68" w:rsidRDefault="00DA4214" w:rsidP="0036156F">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iCs/>
              </w:rPr>
              <w:t>pusch-RepetitionTypeB-r16</w:t>
            </w:r>
            <w:r w:rsidRPr="009C1E68">
              <w:t>.</w:t>
            </w:r>
          </w:p>
          <w:p w14:paraId="6919E922" w14:textId="77777777" w:rsidR="00DA4214" w:rsidRPr="009C1E68" w:rsidRDefault="00DA4214" w:rsidP="0036156F">
            <w:pPr>
              <w:pStyle w:val="TAL"/>
            </w:pPr>
          </w:p>
          <w:p w14:paraId="2211B3BE" w14:textId="77777777" w:rsidR="00DA4214" w:rsidRPr="009C1E68" w:rsidRDefault="00DA4214" w:rsidP="0036156F">
            <w:pPr>
              <w:pStyle w:val="TAL"/>
            </w:pPr>
            <w:r w:rsidRPr="009C1E68">
              <w:t>This feature is applicable to following multiple carrier scenarios in addition to single carrier scenarios:</w:t>
            </w:r>
          </w:p>
          <w:p w14:paraId="1C293334"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739E07B0"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1099D4D0"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7885FC5C"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472F5C98"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7F0000C4" w14:textId="77777777" w:rsidR="00DA4214" w:rsidRPr="009C1E68" w:rsidRDefault="00DA4214" w:rsidP="0036156F">
            <w:pPr>
              <w:pStyle w:val="TAL"/>
            </w:pPr>
            <w:r w:rsidRPr="009C1E68">
              <w:t>For the last three scenarios listed above, DMRS bundling can be applied with the following conditions:</w:t>
            </w:r>
          </w:p>
          <w:p w14:paraId="3E2A5F55"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7A980ABB"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35E09362"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0382DC5D" w14:textId="77777777" w:rsidR="00DA4214" w:rsidRPr="009C1E68" w:rsidRDefault="00DA4214" w:rsidP="0036156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4E4C9362" w14:textId="77777777" w:rsidR="00DA4214" w:rsidRPr="009C1E68" w:rsidRDefault="00DA4214" w:rsidP="0036156F">
            <w:pPr>
              <w:pStyle w:val="TAL"/>
            </w:pPr>
          </w:p>
          <w:p w14:paraId="6ABEE7E5" w14:textId="77777777" w:rsidR="00DA4214" w:rsidRPr="009C1E68" w:rsidRDefault="00DA4214" w:rsidP="0036156F">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38D33F77" w14:textId="77777777" w:rsidR="00DA4214" w:rsidRPr="009C1E68" w:rsidRDefault="00DA4214" w:rsidP="0036156F">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1B369B10" w14:textId="77777777" w:rsidR="00DA4214" w:rsidRPr="009C1E68" w:rsidRDefault="00DA4214" w:rsidP="0036156F">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18E77EB2" w14:textId="77777777" w:rsidR="00DA4214" w:rsidRPr="009C1E68" w:rsidRDefault="00DA4214" w:rsidP="0036156F">
            <w:pPr>
              <w:pStyle w:val="TAL"/>
              <w:jc w:val="center"/>
            </w:pPr>
            <w:r w:rsidRPr="009C1E68">
              <w:rPr>
                <w:bCs/>
                <w:iCs/>
              </w:rPr>
              <w:t>BC</w:t>
            </w:r>
          </w:p>
        </w:tc>
        <w:tc>
          <w:tcPr>
            <w:tcW w:w="567" w:type="dxa"/>
          </w:tcPr>
          <w:p w14:paraId="03F429E4" w14:textId="77777777" w:rsidR="00DA4214" w:rsidRPr="009C1E68" w:rsidRDefault="00DA4214" w:rsidP="0036156F">
            <w:pPr>
              <w:pStyle w:val="TAL"/>
              <w:jc w:val="center"/>
            </w:pPr>
            <w:r w:rsidRPr="009C1E68">
              <w:rPr>
                <w:bCs/>
                <w:iCs/>
              </w:rPr>
              <w:t>No</w:t>
            </w:r>
          </w:p>
        </w:tc>
        <w:tc>
          <w:tcPr>
            <w:tcW w:w="709" w:type="dxa"/>
          </w:tcPr>
          <w:p w14:paraId="48F7BE49" w14:textId="77777777" w:rsidR="00DA4214" w:rsidRPr="009C1E68" w:rsidRDefault="00DA4214" w:rsidP="0036156F">
            <w:pPr>
              <w:pStyle w:val="TAL"/>
              <w:jc w:val="center"/>
              <w:rPr>
                <w:bCs/>
                <w:iCs/>
              </w:rPr>
            </w:pPr>
            <w:r w:rsidRPr="009C1E68">
              <w:rPr>
                <w:bCs/>
                <w:iCs/>
              </w:rPr>
              <w:t>N/A</w:t>
            </w:r>
          </w:p>
        </w:tc>
        <w:tc>
          <w:tcPr>
            <w:tcW w:w="728" w:type="dxa"/>
          </w:tcPr>
          <w:p w14:paraId="634BC1AC" w14:textId="77777777" w:rsidR="00DA4214" w:rsidRPr="009C1E68" w:rsidRDefault="00DA4214" w:rsidP="0036156F">
            <w:pPr>
              <w:pStyle w:val="TAL"/>
              <w:jc w:val="center"/>
              <w:rPr>
                <w:bCs/>
                <w:iCs/>
              </w:rPr>
            </w:pPr>
            <w:r w:rsidRPr="009C1E68">
              <w:t>N/A</w:t>
            </w:r>
          </w:p>
        </w:tc>
      </w:tr>
      <w:tr w:rsidR="00DA4214" w:rsidRPr="009C1E68" w14:paraId="1E0F4FEB" w14:textId="77777777" w:rsidTr="0036156F">
        <w:trPr>
          <w:cantSplit/>
          <w:tblHeader/>
        </w:trPr>
        <w:tc>
          <w:tcPr>
            <w:tcW w:w="6917" w:type="dxa"/>
          </w:tcPr>
          <w:p w14:paraId="17E9FE8A" w14:textId="77777777" w:rsidR="00DA4214" w:rsidRPr="009C1E68" w:rsidRDefault="00DA4214" w:rsidP="0036156F">
            <w:pPr>
              <w:pStyle w:val="TAL"/>
              <w:rPr>
                <w:b/>
                <w:bCs/>
                <w:i/>
                <w:iCs/>
              </w:rPr>
            </w:pPr>
            <w:r w:rsidRPr="009C1E68">
              <w:rPr>
                <w:b/>
                <w:bCs/>
                <w:i/>
                <w:iCs/>
              </w:rPr>
              <w:t>dmrs-BundlingRestartPerBC-r17</w:t>
            </w:r>
          </w:p>
          <w:p w14:paraId="06D6C5BC" w14:textId="77777777" w:rsidR="00DA4214" w:rsidRPr="009C1E68" w:rsidRDefault="00DA4214" w:rsidP="0036156F">
            <w:pPr>
              <w:pStyle w:val="TAL"/>
            </w:pPr>
            <w:r w:rsidRPr="009C1E68">
              <w:t>Indicates whether the UE supports restarting DM-RS bundling after the events triggered by DCI or MAC CE that violate power consistency and phase continuity.</w:t>
            </w:r>
          </w:p>
          <w:p w14:paraId="786C695A" w14:textId="77777777" w:rsidR="00DA4214" w:rsidRPr="009C1E68" w:rsidRDefault="00DA4214" w:rsidP="0036156F">
            <w:pPr>
              <w:pStyle w:val="TAL"/>
            </w:pPr>
          </w:p>
          <w:p w14:paraId="72129A67" w14:textId="77777777" w:rsidR="00DA4214" w:rsidRPr="009C1E68" w:rsidRDefault="00DA4214" w:rsidP="0036156F">
            <w:pPr>
              <w:pStyle w:val="TAL"/>
            </w:pPr>
            <w:r w:rsidRPr="009C1E68">
              <w:t xml:space="preserve">UE indicating support of this feature shall also indicate support of </w:t>
            </w:r>
            <w:r w:rsidRPr="009C1E68">
              <w:rPr>
                <w:i/>
                <w:iCs/>
              </w:rPr>
              <w:t>maxDurationDMRS-Bundling-r17</w:t>
            </w:r>
            <w:r w:rsidRPr="009C1E68">
              <w:t xml:space="preserve"> in at least one of the bands in the band combination</w:t>
            </w:r>
            <w:r w:rsidRPr="009C1E68">
              <w:rPr>
                <w:i/>
                <w:iCs/>
              </w:rPr>
              <w:t>.</w:t>
            </w:r>
          </w:p>
          <w:p w14:paraId="4EBA533C" w14:textId="77777777" w:rsidR="00DA4214" w:rsidRPr="009C1E68" w:rsidRDefault="00DA4214" w:rsidP="0036156F">
            <w:pPr>
              <w:pStyle w:val="TAL"/>
            </w:pPr>
          </w:p>
          <w:p w14:paraId="5D17FB56" w14:textId="77777777" w:rsidR="00DA4214" w:rsidRPr="009C1E68" w:rsidRDefault="00DA4214" w:rsidP="0036156F">
            <w:pPr>
              <w:pStyle w:val="TAN"/>
              <w:rPr>
                <w:b/>
                <w:i/>
              </w:rPr>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7C120A93" w14:textId="77777777" w:rsidR="00DA4214" w:rsidRPr="009C1E68" w:rsidRDefault="00DA4214" w:rsidP="0036156F">
            <w:pPr>
              <w:pStyle w:val="TAL"/>
              <w:jc w:val="center"/>
            </w:pPr>
            <w:r w:rsidRPr="009C1E68">
              <w:rPr>
                <w:bCs/>
                <w:iCs/>
              </w:rPr>
              <w:t>BC</w:t>
            </w:r>
          </w:p>
        </w:tc>
        <w:tc>
          <w:tcPr>
            <w:tcW w:w="567" w:type="dxa"/>
          </w:tcPr>
          <w:p w14:paraId="5B2C9EAA" w14:textId="77777777" w:rsidR="00DA4214" w:rsidRPr="009C1E68" w:rsidRDefault="00DA4214" w:rsidP="0036156F">
            <w:pPr>
              <w:pStyle w:val="TAL"/>
              <w:jc w:val="center"/>
            </w:pPr>
            <w:r w:rsidRPr="009C1E68">
              <w:rPr>
                <w:bCs/>
                <w:iCs/>
              </w:rPr>
              <w:t>No</w:t>
            </w:r>
          </w:p>
        </w:tc>
        <w:tc>
          <w:tcPr>
            <w:tcW w:w="709" w:type="dxa"/>
          </w:tcPr>
          <w:p w14:paraId="59CFC3F0" w14:textId="77777777" w:rsidR="00DA4214" w:rsidRPr="009C1E68" w:rsidRDefault="00DA4214" w:rsidP="0036156F">
            <w:pPr>
              <w:pStyle w:val="TAL"/>
              <w:jc w:val="center"/>
              <w:rPr>
                <w:bCs/>
                <w:iCs/>
              </w:rPr>
            </w:pPr>
            <w:r w:rsidRPr="009C1E68">
              <w:rPr>
                <w:bCs/>
                <w:iCs/>
              </w:rPr>
              <w:t>N/A</w:t>
            </w:r>
          </w:p>
        </w:tc>
        <w:tc>
          <w:tcPr>
            <w:tcW w:w="728" w:type="dxa"/>
          </w:tcPr>
          <w:p w14:paraId="129CA269" w14:textId="77777777" w:rsidR="00DA4214" w:rsidRPr="009C1E68" w:rsidRDefault="00DA4214" w:rsidP="0036156F">
            <w:pPr>
              <w:pStyle w:val="TAL"/>
              <w:jc w:val="center"/>
              <w:rPr>
                <w:bCs/>
                <w:iCs/>
              </w:rPr>
            </w:pPr>
            <w:r w:rsidRPr="009C1E68">
              <w:t>N/A</w:t>
            </w:r>
          </w:p>
        </w:tc>
      </w:tr>
      <w:tr w:rsidR="00DA4214" w:rsidRPr="009C1E68" w14:paraId="708E05FD" w14:textId="77777777" w:rsidTr="0036156F">
        <w:trPr>
          <w:cantSplit/>
          <w:tblHeader/>
        </w:trPr>
        <w:tc>
          <w:tcPr>
            <w:tcW w:w="6917" w:type="dxa"/>
          </w:tcPr>
          <w:p w14:paraId="4C799F92" w14:textId="77777777" w:rsidR="00DA4214" w:rsidRPr="009C1E68" w:rsidRDefault="00DA4214" w:rsidP="0036156F">
            <w:pPr>
              <w:pStyle w:val="TAL"/>
              <w:rPr>
                <w:b/>
                <w:i/>
              </w:rPr>
            </w:pPr>
            <w:proofErr w:type="spellStart"/>
            <w:r w:rsidRPr="009C1E68">
              <w:rPr>
                <w:b/>
                <w:i/>
              </w:rPr>
              <w:t>dualPA</w:t>
            </w:r>
            <w:proofErr w:type="spellEnd"/>
            <w:r w:rsidRPr="009C1E68">
              <w:rPr>
                <w:b/>
                <w:i/>
              </w:rPr>
              <w:t>-Architecture</w:t>
            </w:r>
          </w:p>
          <w:p w14:paraId="70EB7C87" w14:textId="77777777" w:rsidR="00DA4214" w:rsidRPr="009C1E68" w:rsidRDefault="00DA4214" w:rsidP="0036156F">
            <w:pPr>
              <w:pStyle w:val="TAL"/>
              <w:rPr>
                <w:b/>
                <w:i/>
              </w:rPr>
            </w:pPr>
            <w:r w:rsidRPr="009C1E68">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51534BE" w14:textId="77777777" w:rsidR="00DA4214" w:rsidRPr="009C1E68" w:rsidRDefault="00DA4214" w:rsidP="0036156F">
            <w:pPr>
              <w:pStyle w:val="TAL"/>
              <w:jc w:val="center"/>
              <w:rPr>
                <w:lang w:eastAsia="ko-KR"/>
              </w:rPr>
            </w:pPr>
            <w:r w:rsidRPr="009C1E68">
              <w:rPr>
                <w:lang w:eastAsia="ko-KR"/>
              </w:rPr>
              <w:t>BC</w:t>
            </w:r>
          </w:p>
        </w:tc>
        <w:tc>
          <w:tcPr>
            <w:tcW w:w="567" w:type="dxa"/>
          </w:tcPr>
          <w:p w14:paraId="69950D80" w14:textId="77777777" w:rsidR="00DA4214" w:rsidRPr="009C1E68" w:rsidRDefault="00DA4214" w:rsidP="0036156F">
            <w:pPr>
              <w:pStyle w:val="TAL"/>
              <w:jc w:val="center"/>
            </w:pPr>
            <w:r w:rsidRPr="009C1E68">
              <w:t>No</w:t>
            </w:r>
          </w:p>
        </w:tc>
        <w:tc>
          <w:tcPr>
            <w:tcW w:w="709" w:type="dxa"/>
          </w:tcPr>
          <w:p w14:paraId="1633D559" w14:textId="77777777" w:rsidR="00DA4214" w:rsidRPr="009C1E68" w:rsidRDefault="00DA4214" w:rsidP="0036156F">
            <w:pPr>
              <w:pStyle w:val="TAL"/>
              <w:jc w:val="center"/>
            </w:pPr>
            <w:r w:rsidRPr="009C1E68">
              <w:rPr>
                <w:bCs/>
                <w:iCs/>
              </w:rPr>
              <w:t>N/A</w:t>
            </w:r>
          </w:p>
        </w:tc>
        <w:tc>
          <w:tcPr>
            <w:tcW w:w="728" w:type="dxa"/>
          </w:tcPr>
          <w:p w14:paraId="5D8C75BF" w14:textId="77777777" w:rsidR="00DA4214" w:rsidRPr="009C1E68" w:rsidRDefault="00DA4214" w:rsidP="0036156F">
            <w:pPr>
              <w:pStyle w:val="TAL"/>
              <w:jc w:val="center"/>
            </w:pPr>
            <w:r w:rsidRPr="009C1E68">
              <w:rPr>
                <w:bCs/>
                <w:iCs/>
              </w:rPr>
              <w:t>N/A</w:t>
            </w:r>
          </w:p>
        </w:tc>
      </w:tr>
      <w:tr w:rsidR="00DA4214" w:rsidRPr="009C1E68" w14:paraId="779AF3ED" w14:textId="77777777" w:rsidTr="0036156F">
        <w:trPr>
          <w:cantSplit/>
          <w:tblHeader/>
        </w:trPr>
        <w:tc>
          <w:tcPr>
            <w:tcW w:w="6917" w:type="dxa"/>
          </w:tcPr>
          <w:p w14:paraId="1388A071" w14:textId="77777777" w:rsidR="00DA4214" w:rsidRPr="009C1E68" w:rsidRDefault="00DA4214" w:rsidP="0036156F">
            <w:pPr>
              <w:pStyle w:val="TAL"/>
              <w:rPr>
                <w:b/>
                <w:i/>
              </w:rPr>
            </w:pPr>
            <w:r w:rsidRPr="009C1E68">
              <w:rPr>
                <w:b/>
                <w:i/>
              </w:rPr>
              <w:lastRenderedPageBreak/>
              <w:t>dynamicPUCCH-CellSwitchDiffLengthSingleGroup-r17</w:t>
            </w:r>
          </w:p>
          <w:p w14:paraId="7B7FC752" w14:textId="77777777" w:rsidR="00DA4214" w:rsidRPr="009C1E68" w:rsidRDefault="00DA4214" w:rsidP="0036156F">
            <w:pPr>
              <w:pStyle w:val="TAL"/>
            </w:pPr>
            <w:r w:rsidRPr="009C1E6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00E7E6F"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77156D05"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C044D09" w14:textId="77777777" w:rsidR="00DA4214" w:rsidRPr="009C1E68" w:rsidRDefault="00DA4214" w:rsidP="0036156F">
            <w:pPr>
              <w:pStyle w:val="TAL"/>
            </w:pPr>
          </w:p>
          <w:p w14:paraId="1C0BFB42"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2B2D42B"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71822A25" w14:textId="77777777" w:rsidR="00DA4214" w:rsidRPr="009C1E68" w:rsidRDefault="00DA4214" w:rsidP="0036156F">
            <w:pPr>
              <w:pStyle w:val="TAL"/>
              <w:jc w:val="center"/>
            </w:pPr>
            <w:r w:rsidRPr="009C1E68">
              <w:t>No</w:t>
            </w:r>
          </w:p>
        </w:tc>
        <w:tc>
          <w:tcPr>
            <w:tcW w:w="709" w:type="dxa"/>
          </w:tcPr>
          <w:p w14:paraId="2997B3F2" w14:textId="77777777" w:rsidR="00DA4214" w:rsidRPr="009C1E68" w:rsidRDefault="00DA4214" w:rsidP="0036156F">
            <w:pPr>
              <w:pStyle w:val="TAL"/>
              <w:jc w:val="center"/>
              <w:rPr>
                <w:bCs/>
                <w:iCs/>
              </w:rPr>
            </w:pPr>
            <w:r w:rsidRPr="009C1E68">
              <w:rPr>
                <w:bCs/>
                <w:iCs/>
              </w:rPr>
              <w:t>TDD only</w:t>
            </w:r>
          </w:p>
        </w:tc>
        <w:tc>
          <w:tcPr>
            <w:tcW w:w="728" w:type="dxa"/>
          </w:tcPr>
          <w:p w14:paraId="3BDF10F9" w14:textId="77777777" w:rsidR="00DA4214" w:rsidRPr="009C1E68" w:rsidRDefault="00DA4214" w:rsidP="0036156F">
            <w:pPr>
              <w:pStyle w:val="TAL"/>
              <w:jc w:val="center"/>
              <w:rPr>
                <w:bCs/>
                <w:iCs/>
              </w:rPr>
            </w:pPr>
            <w:r w:rsidRPr="009C1E68">
              <w:rPr>
                <w:bCs/>
                <w:iCs/>
              </w:rPr>
              <w:t>N/A</w:t>
            </w:r>
          </w:p>
        </w:tc>
      </w:tr>
      <w:tr w:rsidR="00DA4214" w:rsidRPr="009C1E68" w14:paraId="49BEF6A8" w14:textId="77777777" w:rsidTr="0036156F">
        <w:trPr>
          <w:cantSplit/>
          <w:tblHeader/>
        </w:trPr>
        <w:tc>
          <w:tcPr>
            <w:tcW w:w="6917" w:type="dxa"/>
          </w:tcPr>
          <w:p w14:paraId="0E8CB247" w14:textId="77777777" w:rsidR="00DA4214" w:rsidRPr="009C1E68" w:rsidRDefault="00DA4214" w:rsidP="0036156F">
            <w:pPr>
              <w:pStyle w:val="TAL"/>
              <w:rPr>
                <w:b/>
                <w:i/>
              </w:rPr>
            </w:pPr>
            <w:r w:rsidRPr="009C1E68">
              <w:rPr>
                <w:b/>
                <w:i/>
              </w:rPr>
              <w:t>dynamicPUCCH-CellSwitchSameLengthSingleGroup-r17</w:t>
            </w:r>
          </w:p>
          <w:p w14:paraId="46A005EA" w14:textId="77777777" w:rsidR="00DA4214" w:rsidRPr="009C1E68" w:rsidRDefault="00DA4214" w:rsidP="0036156F">
            <w:pPr>
              <w:pStyle w:val="TAL"/>
            </w:pPr>
            <w:r w:rsidRPr="009C1E6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40FBDB9"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6AEE2245"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4CA59685" w14:textId="77777777" w:rsidR="00DA4214" w:rsidRPr="009C1E68" w:rsidRDefault="00DA4214" w:rsidP="0036156F">
            <w:pPr>
              <w:pStyle w:val="TAL"/>
            </w:pPr>
          </w:p>
          <w:p w14:paraId="078C4410"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B1BC1D3"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62E79557" w14:textId="77777777" w:rsidR="00DA4214" w:rsidRPr="009C1E68" w:rsidRDefault="00DA4214" w:rsidP="0036156F">
            <w:pPr>
              <w:pStyle w:val="TAL"/>
              <w:jc w:val="center"/>
            </w:pPr>
            <w:r w:rsidRPr="009C1E68">
              <w:t>No</w:t>
            </w:r>
          </w:p>
        </w:tc>
        <w:tc>
          <w:tcPr>
            <w:tcW w:w="709" w:type="dxa"/>
          </w:tcPr>
          <w:p w14:paraId="695914B4" w14:textId="77777777" w:rsidR="00DA4214" w:rsidRPr="009C1E68" w:rsidRDefault="00DA4214" w:rsidP="0036156F">
            <w:pPr>
              <w:pStyle w:val="TAL"/>
              <w:jc w:val="center"/>
              <w:rPr>
                <w:bCs/>
                <w:iCs/>
              </w:rPr>
            </w:pPr>
            <w:r w:rsidRPr="009C1E68">
              <w:rPr>
                <w:bCs/>
                <w:iCs/>
              </w:rPr>
              <w:t>TDD only</w:t>
            </w:r>
          </w:p>
        </w:tc>
        <w:tc>
          <w:tcPr>
            <w:tcW w:w="728" w:type="dxa"/>
          </w:tcPr>
          <w:p w14:paraId="197C1F06" w14:textId="77777777" w:rsidR="00DA4214" w:rsidRPr="009C1E68" w:rsidRDefault="00DA4214" w:rsidP="0036156F">
            <w:pPr>
              <w:pStyle w:val="TAL"/>
              <w:jc w:val="center"/>
              <w:rPr>
                <w:bCs/>
                <w:iCs/>
              </w:rPr>
            </w:pPr>
            <w:r w:rsidRPr="009C1E68">
              <w:rPr>
                <w:bCs/>
                <w:iCs/>
              </w:rPr>
              <w:t>N/A</w:t>
            </w:r>
          </w:p>
        </w:tc>
      </w:tr>
      <w:tr w:rsidR="00DA4214" w:rsidRPr="009C1E68" w14:paraId="7F79FBAC" w14:textId="77777777" w:rsidTr="0036156F">
        <w:trPr>
          <w:cantSplit/>
          <w:tblHeader/>
        </w:trPr>
        <w:tc>
          <w:tcPr>
            <w:tcW w:w="6917" w:type="dxa"/>
          </w:tcPr>
          <w:p w14:paraId="3E095DD4" w14:textId="77777777" w:rsidR="00DA4214" w:rsidRPr="009C1E68" w:rsidRDefault="00DA4214" w:rsidP="0036156F">
            <w:pPr>
              <w:pStyle w:val="TAL"/>
              <w:rPr>
                <w:b/>
                <w:i/>
              </w:rPr>
            </w:pPr>
            <w:r w:rsidRPr="009C1E68">
              <w:rPr>
                <w:b/>
                <w:i/>
              </w:rPr>
              <w:lastRenderedPageBreak/>
              <w:t>dynamicPUCCH-CellSwitchDiffLengthTwoGroups-r17</w:t>
            </w:r>
          </w:p>
          <w:p w14:paraId="08615CD8" w14:textId="77777777" w:rsidR="00DA4214" w:rsidRPr="009C1E68" w:rsidRDefault="00DA4214" w:rsidP="0036156F">
            <w:pPr>
              <w:pStyle w:val="TAL"/>
            </w:pPr>
            <w:r w:rsidRPr="009C1E6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1A33813E" w14:textId="77777777" w:rsidR="00DA4214" w:rsidRPr="009C1E68" w:rsidRDefault="00DA4214" w:rsidP="0036156F">
            <w:pPr>
              <w:pStyle w:val="TAL"/>
            </w:pPr>
          </w:p>
          <w:p w14:paraId="44F1F8E5"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11E64D13"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4B278A40" w14:textId="77777777" w:rsidR="00DA4214" w:rsidRPr="009C1E68" w:rsidRDefault="00DA4214" w:rsidP="0036156F">
            <w:pPr>
              <w:pStyle w:val="TAL"/>
              <w:jc w:val="center"/>
            </w:pPr>
            <w:r w:rsidRPr="009C1E68">
              <w:t>No</w:t>
            </w:r>
          </w:p>
        </w:tc>
        <w:tc>
          <w:tcPr>
            <w:tcW w:w="709" w:type="dxa"/>
          </w:tcPr>
          <w:p w14:paraId="46EF8381" w14:textId="77777777" w:rsidR="00DA4214" w:rsidRPr="009C1E68" w:rsidRDefault="00DA4214" w:rsidP="0036156F">
            <w:pPr>
              <w:pStyle w:val="TAL"/>
              <w:jc w:val="center"/>
              <w:rPr>
                <w:bCs/>
                <w:iCs/>
              </w:rPr>
            </w:pPr>
            <w:r w:rsidRPr="009C1E68">
              <w:rPr>
                <w:bCs/>
                <w:iCs/>
              </w:rPr>
              <w:t>TDD only</w:t>
            </w:r>
          </w:p>
        </w:tc>
        <w:tc>
          <w:tcPr>
            <w:tcW w:w="728" w:type="dxa"/>
          </w:tcPr>
          <w:p w14:paraId="6D94C5ED" w14:textId="77777777" w:rsidR="00DA4214" w:rsidRPr="009C1E68" w:rsidRDefault="00DA4214" w:rsidP="0036156F">
            <w:pPr>
              <w:pStyle w:val="TAL"/>
              <w:jc w:val="center"/>
              <w:rPr>
                <w:bCs/>
                <w:iCs/>
              </w:rPr>
            </w:pPr>
            <w:r w:rsidRPr="009C1E68">
              <w:rPr>
                <w:bCs/>
                <w:iCs/>
              </w:rPr>
              <w:t>N/A</w:t>
            </w:r>
          </w:p>
        </w:tc>
      </w:tr>
      <w:tr w:rsidR="00DA4214" w:rsidRPr="009C1E68" w14:paraId="74D17BE2" w14:textId="77777777" w:rsidTr="0036156F">
        <w:trPr>
          <w:cantSplit/>
          <w:tblHeader/>
        </w:trPr>
        <w:tc>
          <w:tcPr>
            <w:tcW w:w="6917" w:type="dxa"/>
          </w:tcPr>
          <w:p w14:paraId="05B8E8F4" w14:textId="77777777" w:rsidR="00DA4214" w:rsidRPr="009C1E68" w:rsidRDefault="00DA4214" w:rsidP="0036156F">
            <w:pPr>
              <w:pStyle w:val="TAL"/>
              <w:rPr>
                <w:b/>
                <w:i/>
              </w:rPr>
            </w:pPr>
            <w:r w:rsidRPr="009C1E68">
              <w:rPr>
                <w:b/>
                <w:i/>
              </w:rPr>
              <w:t>dynamicPUCCH-CellSwitchSameLengthTwoGroups-r17</w:t>
            </w:r>
          </w:p>
          <w:p w14:paraId="21CD88AC" w14:textId="77777777" w:rsidR="00DA4214" w:rsidRPr="009C1E68" w:rsidRDefault="00DA4214" w:rsidP="0036156F">
            <w:pPr>
              <w:pStyle w:val="TAL"/>
            </w:pPr>
            <w:r w:rsidRPr="009C1E6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500F284" w14:textId="77777777" w:rsidR="00DA4214" w:rsidRPr="009C1E68" w:rsidRDefault="00DA4214" w:rsidP="0036156F">
            <w:pPr>
              <w:pStyle w:val="TAL"/>
            </w:pPr>
          </w:p>
          <w:p w14:paraId="7064AF75"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61ABFEDB"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1E5D125E" w14:textId="77777777" w:rsidR="00DA4214" w:rsidRPr="009C1E68" w:rsidRDefault="00DA4214" w:rsidP="0036156F">
            <w:pPr>
              <w:pStyle w:val="TAL"/>
              <w:jc w:val="center"/>
            </w:pPr>
            <w:r w:rsidRPr="009C1E68">
              <w:t>No</w:t>
            </w:r>
          </w:p>
        </w:tc>
        <w:tc>
          <w:tcPr>
            <w:tcW w:w="709" w:type="dxa"/>
          </w:tcPr>
          <w:p w14:paraId="73966ED2" w14:textId="77777777" w:rsidR="00DA4214" w:rsidRPr="009C1E68" w:rsidRDefault="00DA4214" w:rsidP="0036156F">
            <w:pPr>
              <w:pStyle w:val="TAL"/>
              <w:jc w:val="center"/>
              <w:rPr>
                <w:bCs/>
                <w:iCs/>
              </w:rPr>
            </w:pPr>
            <w:r w:rsidRPr="009C1E68">
              <w:rPr>
                <w:bCs/>
                <w:iCs/>
              </w:rPr>
              <w:t>TDD only</w:t>
            </w:r>
          </w:p>
        </w:tc>
        <w:tc>
          <w:tcPr>
            <w:tcW w:w="728" w:type="dxa"/>
          </w:tcPr>
          <w:p w14:paraId="6D2663D9" w14:textId="77777777" w:rsidR="00DA4214" w:rsidRPr="009C1E68" w:rsidRDefault="00DA4214" w:rsidP="0036156F">
            <w:pPr>
              <w:pStyle w:val="TAL"/>
              <w:jc w:val="center"/>
              <w:rPr>
                <w:bCs/>
                <w:iCs/>
              </w:rPr>
            </w:pPr>
            <w:r w:rsidRPr="009C1E68">
              <w:rPr>
                <w:bCs/>
                <w:iCs/>
              </w:rPr>
              <w:t>N/A</w:t>
            </w:r>
          </w:p>
        </w:tc>
      </w:tr>
      <w:tr w:rsidR="00DA4214" w:rsidRPr="009C1E68" w14:paraId="04B69ECB" w14:textId="77777777" w:rsidTr="0036156F">
        <w:trPr>
          <w:cantSplit/>
          <w:tblHeader/>
        </w:trPr>
        <w:tc>
          <w:tcPr>
            <w:tcW w:w="6917" w:type="dxa"/>
          </w:tcPr>
          <w:p w14:paraId="238A7747" w14:textId="77777777" w:rsidR="00DA4214" w:rsidRPr="009C1E68" w:rsidRDefault="00DA4214" w:rsidP="0036156F">
            <w:pPr>
              <w:pStyle w:val="TAL"/>
              <w:rPr>
                <w:b/>
                <w:i/>
              </w:rPr>
            </w:pPr>
            <w:r w:rsidRPr="009C1E68">
              <w:rPr>
                <w:b/>
                <w:i/>
              </w:rPr>
              <w:t>fdm-CodebookForMux-UnicastMulticastHARQ-ACK-r17</w:t>
            </w:r>
          </w:p>
          <w:p w14:paraId="120EA11C" w14:textId="77777777" w:rsidR="00DA4214" w:rsidRPr="009C1E68" w:rsidRDefault="00DA4214" w:rsidP="0036156F">
            <w:pPr>
              <w:pStyle w:val="TAL"/>
            </w:pPr>
            <w:r w:rsidRPr="009C1E68">
              <w:rPr>
                <w:bCs/>
                <w:iCs/>
              </w:rPr>
              <w:t xml:space="preserve">Indicates whether the UE supports FDM-ed Type-1 and Type-2 HARQ-ACK codebooks for multiplexing HARQ-ACK for unicast and HARQ-ACK for multicast, </w:t>
            </w:r>
            <w:r w:rsidRPr="009C1E68">
              <w:t>comprised of the following functional components:</w:t>
            </w:r>
          </w:p>
          <w:p w14:paraId="56475921"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 of FDM-ed Type-1 HARQ-ACK codebooks for multiplexing HARQ-ACK for unicast and ACK/NACK-based HARQ-ACK for multicast on PUCCH or PUSCH;</w:t>
            </w:r>
          </w:p>
          <w:p w14:paraId="0A333C68"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 xml:space="preserve"> or G-CS-RNTIs indicated in </w:t>
            </w:r>
            <w:r w:rsidRPr="009C1E68">
              <w:rPr>
                <w:rFonts w:ascii="Arial" w:hAnsi="Arial" w:cs="Arial"/>
                <w:i/>
                <w:iCs/>
                <w:sz w:val="18"/>
                <w:szCs w:val="18"/>
              </w:rPr>
              <w:t>maxNumberG-CS-RNTI-r17.</w:t>
            </w:r>
          </w:p>
          <w:p w14:paraId="6AA10718" w14:textId="77777777" w:rsidR="00DA4214" w:rsidRPr="009C1E68" w:rsidRDefault="00DA4214" w:rsidP="0036156F">
            <w:pPr>
              <w:pStyle w:val="TAL"/>
              <w:rPr>
                <w:bCs/>
                <w:iCs/>
                <w:szCs w:val="22"/>
              </w:rPr>
            </w:pPr>
          </w:p>
          <w:p w14:paraId="3E9A0F17" w14:textId="77777777" w:rsidR="00DA4214" w:rsidRPr="009C1E68" w:rsidRDefault="00DA4214" w:rsidP="0036156F">
            <w:pPr>
              <w:pStyle w:val="TAL"/>
              <w:rPr>
                <w:rFonts w:cs="Arial"/>
              </w:rPr>
            </w:pPr>
            <w:r w:rsidRPr="009C1E68">
              <w:rPr>
                <w:rFonts w:cs="Arial"/>
              </w:rPr>
              <w:t xml:space="preserve">A UE supporting this feature shall also indicate support of </w:t>
            </w:r>
            <w:r w:rsidRPr="009C1E68">
              <w:rPr>
                <w:rFonts w:cs="Arial"/>
                <w:i/>
                <w:iCs/>
              </w:rPr>
              <w:t>fdm-MulticastUnicast-r17</w:t>
            </w:r>
            <w:r w:rsidRPr="009C1E68">
              <w:rPr>
                <w:rFonts w:cs="Arial"/>
              </w:rPr>
              <w:t>, and at least one of {</w:t>
            </w:r>
            <w:r w:rsidRPr="009C1E68">
              <w:rPr>
                <w:rFonts w:cs="Arial"/>
                <w:i/>
                <w:iCs/>
              </w:rPr>
              <w:t>ack-NACK-FeedbackForMulticast-r17</w:t>
            </w:r>
            <w:r w:rsidRPr="009C1E68">
              <w:rPr>
                <w:rFonts w:cs="Arial"/>
              </w:rPr>
              <w:t xml:space="preserve">, </w:t>
            </w:r>
            <w:r w:rsidRPr="009C1E68">
              <w:rPr>
                <w:rFonts w:cs="Arial"/>
                <w:i/>
                <w:iCs/>
              </w:rPr>
              <w:t>nack-OnlyFeedbackForMulticast-r17</w:t>
            </w:r>
            <w:r w:rsidRPr="009C1E68">
              <w:rPr>
                <w:rFonts w:cs="Arial"/>
              </w:rPr>
              <w:t xml:space="preserve">, </w:t>
            </w:r>
            <w:r w:rsidRPr="009C1E68">
              <w:rPr>
                <w:rFonts w:cs="Arial"/>
                <w:i/>
                <w:iCs/>
              </w:rPr>
              <w:t>ack-NACK-FeedbackForSPS-Multicast-r17, nack-OnlyFeedbackForSPS-Multicast-r17</w:t>
            </w:r>
            <w:r w:rsidRPr="009C1E68">
              <w:rPr>
                <w:rFonts w:cs="Arial"/>
              </w:rPr>
              <w:t>}.</w:t>
            </w:r>
          </w:p>
          <w:p w14:paraId="3741CA5C" w14:textId="77777777" w:rsidR="00DA4214" w:rsidRPr="009C1E68" w:rsidRDefault="00DA4214" w:rsidP="0036156F">
            <w:pPr>
              <w:pStyle w:val="TAL"/>
              <w:rPr>
                <w:bCs/>
                <w:iCs/>
              </w:rPr>
            </w:pPr>
          </w:p>
          <w:p w14:paraId="71FCFF90" w14:textId="77777777" w:rsidR="00DA4214" w:rsidRPr="009C1E68" w:rsidRDefault="00DA4214" w:rsidP="0036156F">
            <w:pPr>
              <w:pStyle w:val="TAN"/>
            </w:pPr>
            <w:r w:rsidRPr="009C1E68">
              <w:t>NOTE 1:</w:t>
            </w:r>
            <w:r w:rsidRPr="009C1E68">
              <w:tab/>
              <w:t>FDM-ed Type-1 HARQ-ACK codebook is generated by concatenating the Type-1 sub-codebook for unicast and the Type-1 sub-codebook for multicast.</w:t>
            </w:r>
          </w:p>
          <w:p w14:paraId="11E536D8" w14:textId="77777777" w:rsidR="00DA4214" w:rsidRPr="009C1E68" w:rsidRDefault="00DA4214" w:rsidP="0036156F">
            <w:pPr>
              <w:pStyle w:val="TAN"/>
            </w:pPr>
            <w:r w:rsidRPr="009C1E68">
              <w:t>NOTE 2:</w:t>
            </w:r>
            <w:r w:rsidRPr="009C1E68">
              <w:tab/>
              <w:t>The Type-2 HARQ-ACK codebook is generated by concatenating the Type-2 sub-codebook for unicast and the Type-2 sub-codebook for multicast.</w:t>
            </w:r>
          </w:p>
        </w:tc>
        <w:tc>
          <w:tcPr>
            <w:tcW w:w="709" w:type="dxa"/>
          </w:tcPr>
          <w:p w14:paraId="2175B5F1" w14:textId="77777777" w:rsidR="00DA4214" w:rsidRPr="009C1E68" w:rsidRDefault="00DA4214" w:rsidP="0036156F">
            <w:pPr>
              <w:pStyle w:val="TAL"/>
              <w:jc w:val="center"/>
              <w:rPr>
                <w:rFonts w:cs="Arial"/>
                <w:szCs w:val="18"/>
              </w:rPr>
            </w:pPr>
            <w:r w:rsidRPr="009C1E68">
              <w:t>BC</w:t>
            </w:r>
          </w:p>
        </w:tc>
        <w:tc>
          <w:tcPr>
            <w:tcW w:w="567" w:type="dxa"/>
          </w:tcPr>
          <w:p w14:paraId="3BD19E3E" w14:textId="77777777" w:rsidR="00DA4214" w:rsidRPr="009C1E68" w:rsidRDefault="00DA4214" w:rsidP="0036156F">
            <w:pPr>
              <w:pStyle w:val="TAL"/>
              <w:jc w:val="center"/>
            </w:pPr>
            <w:r w:rsidRPr="009C1E68">
              <w:t>No</w:t>
            </w:r>
          </w:p>
        </w:tc>
        <w:tc>
          <w:tcPr>
            <w:tcW w:w="709" w:type="dxa"/>
          </w:tcPr>
          <w:p w14:paraId="73B07322" w14:textId="77777777" w:rsidR="00DA4214" w:rsidRPr="009C1E68" w:rsidRDefault="00DA4214" w:rsidP="0036156F">
            <w:pPr>
              <w:pStyle w:val="TAL"/>
              <w:jc w:val="center"/>
              <w:rPr>
                <w:bCs/>
                <w:iCs/>
              </w:rPr>
            </w:pPr>
            <w:r w:rsidRPr="009C1E68">
              <w:rPr>
                <w:bCs/>
                <w:iCs/>
              </w:rPr>
              <w:t>N/A</w:t>
            </w:r>
          </w:p>
        </w:tc>
        <w:tc>
          <w:tcPr>
            <w:tcW w:w="728" w:type="dxa"/>
          </w:tcPr>
          <w:p w14:paraId="533DCB8C" w14:textId="77777777" w:rsidR="00DA4214" w:rsidRPr="009C1E68" w:rsidRDefault="00DA4214" w:rsidP="0036156F">
            <w:pPr>
              <w:pStyle w:val="TAL"/>
              <w:jc w:val="center"/>
              <w:rPr>
                <w:bCs/>
                <w:iCs/>
              </w:rPr>
            </w:pPr>
            <w:r w:rsidRPr="009C1E68">
              <w:rPr>
                <w:bCs/>
                <w:iCs/>
              </w:rPr>
              <w:t>N/A</w:t>
            </w:r>
          </w:p>
        </w:tc>
      </w:tr>
      <w:tr w:rsidR="00DA4214" w:rsidRPr="009C1E68" w14:paraId="55D88CB9" w14:textId="77777777" w:rsidTr="0036156F">
        <w:trPr>
          <w:cantSplit/>
          <w:tblHeader/>
        </w:trPr>
        <w:tc>
          <w:tcPr>
            <w:tcW w:w="6917" w:type="dxa"/>
          </w:tcPr>
          <w:p w14:paraId="6CF6788E" w14:textId="77777777" w:rsidR="00DA4214" w:rsidRPr="009C1E68" w:rsidRDefault="00DA4214" w:rsidP="0036156F">
            <w:pPr>
              <w:pStyle w:val="TAL"/>
              <w:rPr>
                <w:b/>
                <w:bCs/>
                <w:i/>
                <w:iCs/>
              </w:rPr>
            </w:pPr>
            <w:r w:rsidRPr="009C1E68">
              <w:rPr>
                <w:b/>
                <w:bCs/>
                <w:i/>
                <w:iCs/>
              </w:rPr>
              <w:lastRenderedPageBreak/>
              <w:t>half-DuplexTDD-CA-SameSCS-r16</w:t>
            </w:r>
          </w:p>
          <w:p w14:paraId="467BE33C" w14:textId="77777777" w:rsidR="00DA4214" w:rsidRPr="009C1E68" w:rsidRDefault="00DA4214" w:rsidP="0036156F">
            <w:pPr>
              <w:pStyle w:val="TAL"/>
              <w:rPr>
                <w:bCs/>
                <w:iCs/>
              </w:rPr>
            </w:pPr>
            <w:r w:rsidRPr="009C1E6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9C1E68">
              <w:rPr>
                <w:bCs/>
                <w:i/>
                <w:iCs/>
              </w:rPr>
              <w:t>simultaneousRxTxInterBandCA</w:t>
            </w:r>
            <w:proofErr w:type="spellEnd"/>
            <w:r w:rsidRPr="009C1E68">
              <w:rPr>
                <w:bCs/>
                <w:iCs/>
              </w:rPr>
              <w:t xml:space="preserve"> is not present for band combinations involving mix of intra-band TDD CA and inter-band TDD CA.</w:t>
            </w:r>
          </w:p>
          <w:p w14:paraId="19C9542F" w14:textId="77777777" w:rsidR="00DA4214" w:rsidRPr="009C1E68" w:rsidRDefault="00DA4214" w:rsidP="0036156F">
            <w:pPr>
              <w:pStyle w:val="TAL"/>
              <w:rPr>
                <w:b/>
                <w:i/>
              </w:rPr>
            </w:pPr>
            <w:r w:rsidRPr="009C1E68">
              <w:rPr>
                <w:bCs/>
                <w:iCs/>
              </w:rPr>
              <w:t xml:space="preserve">If this field is included in </w:t>
            </w:r>
            <w:r w:rsidRPr="009C1E68">
              <w:rPr>
                <w:bCs/>
                <w:i/>
              </w:rPr>
              <w:t>ca-ParametersNR-forDC-v1610</w:t>
            </w:r>
            <w:r w:rsidRPr="009C1E68">
              <w:rPr>
                <w:bCs/>
                <w:iCs/>
              </w:rPr>
              <w:t xml:space="preserve"> for IAB-MT, it indicates IAB-MT supports directional collision handling between reference and other cells for half-duplex operation in TDD NR-DC with same SCS across MCG and SCG.</w:t>
            </w:r>
          </w:p>
        </w:tc>
        <w:tc>
          <w:tcPr>
            <w:tcW w:w="709" w:type="dxa"/>
          </w:tcPr>
          <w:p w14:paraId="5BAF4B51"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6EE93DC3" w14:textId="77777777" w:rsidR="00DA4214" w:rsidRPr="009C1E68" w:rsidRDefault="00DA4214" w:rsidP="0036156F">
            <w:pPr>
              <w:pStyle w:val="TAL"/>
              <w:jc w:val="center"/>
            </w:pPr>
            <w:r w:rsidRPr="009C1E68">
              <w:t>No</w:t>
            </w:r>
          </w:p>
        </w:tc>
        <w:tc>
          <w:tcPr>
            <w:tcW w:w="709" w:type="dxa"/>
          </w:tcPr>
          <w:p w14:paraId="04F34BCB" w14:textId="77777777" w:rsidR="00DA4214" w:rsidRPr="009C1E68" w:rsidRDefault="00DA4214" w:rsidP="0036156F">
            <w:pPr>
              <w:pStyle w:val="TAL"/>
              <w:jc w:val="center"/>
            </w:pPr>
            <w:r w:rsidRPr="009C1E68">
              <w:rPr>
                <w:bCs/>
                <w:iCs/>
              </w:rPr>
              <w:t>TDD only</w:t>
            </w:r>
          </w:p>
        </w:tc>
        <w:tc>
          <w:tcPr>
            <w:tcW w:w="728" w:type="dxa"/>
          </w:tcPr>
          <w:p w14:paraId="04AF583B" w14:textId="77777777" w:rsidR="00DA4214" w:rsidRPr="009C1E68" w:rsidRDefault="00DA4214" w:rsidP="0036156F">
            <w:pPr>
              <w:pStyle w:val="TAL"/>
              <w:jc w:val="center"/>
            </w:pPr>
            <w:r w:rsidRPr="009C1E68">
              <w:rPr>
                <w:bCs/>
                <w:iCs/>
              </w:rPr>
              <w:t>N/A</w:t>
            </w:r>
          </w:p>
        </w:tc>
      </w:tr>
      <w:tr w:rsidR="00DA4214" w:rsidRPr="009C1E68" w14:paraId="639E4E72" w14:textId="77777777" w:rsidTr="0036156F">
        <w:trPr>
          <w:cantSplit/>
          <w:tblHeader/>
        </w:trPr>
        <w:tc>
          <w:tcPr>
            <w:tcW w:w="6917" w:type="dxa"/>
          </w:tcPr>
          <w:p w14:paraId="6F9B855F" w14:textId="77777777" w:rsidR="00DA4214" w:rsidRPr="009C1E68" w:rsidRDefault="00DA4214" w:rsidP="0036156F">
            <w:pPr>
              <w:pStyle w:val="TAL"/>
              <w:rPr>
                <w:b/>
                <w:bCs/>
                <w:i/>
                <w:iCs/>
              </w:rPr>
            </w:pPr>
            <w:r w:rsidRPr="009C1E68">
              <w:rPr>
                <w:b/>
                <w:bCs/>
                <w:i/>
                <w:iCs/>
              </w:rPr>
              <w:t>higherPowerLimit-r17</w:t>
            </w:r>
          </w:p>
          <w:p w14:paraId="3C588A7E" w14:textId="77777777" w:rsidR="00DA4214" w:rsidRPr="009C1E68" w:rsidRDefault="00DA4214" w:rsidP="0036156F">
            <w:pPr>
              <w:pStyle w:val="TAL"/>
              <w:rPr>
                <w:b/>
                <w:bCs/>
                <w:i/>
                <w:iCs/>
              </w:rPr>
            </w:pPr>
            <w:r w:rsidRPr="009C1E68">
              <w:t>Indicates whether UE supports increase in maximum output power above the power class indication for inter-band UL CA and NR-DC band combinations as defined in clause 6.2A of TS 38.101-1 [2].</w:t>
            </w:r>
          </w:p>
        </w:tc>
        <w:tc>
          <w:tcPr>
            <w:tcW w:w="709" w:type="dxa"/>
          </w:tcPr>
          <w:p w14:paraId="2BC5DCB7"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60B12342" w14:textId="77777777" w:rsidR="00DA4214" w:rsidRPr="009C1E68" w:rsidRDefault="00DA4214" w:rsidP="0036156F">
            <w:pPr>
              <w:pStyle w:val="TAL"/>
              <w:jc w:val="center"/>
            </w:pPr>
            <w:r w:rsidRPr="009C1E68">
              <w:t>No</w:t>
            </w:r>
          </w:p>
        </w:tc>
        <w:tc>
          <w:tcPr>
            <w:tcW w:w="709" w:type="dxa"/>
          </w:tcPr>
          <w:p w14:paraId="06A27F76" w14:textId="77777777" w:rsidR="00DA4214" w:rsidRPr="009C1E68" w:rsidRDefault="00DA4214" w:rsidP="0036156F">
            <w:pPr>
              <w:pStyle w:val="TAL"/>
              <w:jc w:val="center"/>
              <w:rPr>
                <w:bCs/>
                <w:iCs/>
              </w:rPr>
            </w:pPr>
            <w:r w:rsidRPr="009C1E68">
              <w:rPr>
                <w:bCs/>
                <w:iCs/>
              </w:rPr>
              <w:t>N/A</w:t>
            </w:r>
          </w:p>
        </w:tc>
        <w:tc>
          <w:tcPr>
            <w:tcW w:w="728" w:type="dxa"/>
          </w:tcPr>
          <w:p w14:paraId="2300753C" w14:textId="77777777" w:rsidR="00DA4214" w:rsidRPr="009C1E68" w:rsidRDefault="00DA4214" w:rsidP="0036156F">
            <w:pPr>
              <w:pStyle w:val="TAL"/>
              <w:jc w:val="center"/>
              <w:rPr>
                <w:bCs/>
                <w:iCs/>
              </w:rPr>
            </w:pPr>
            <w:r w:rsidRPr="009C1E68">
              <w:rPr>
                <w:bCs/>
                <w:iCs/>
              </w:rPr>
              <w:t>FR1 only</w:t>
            </w:r>
          </w:p>
        </w:tc>
      </w:tr>
      <w:tr w:rsidR="00DA4214" w:rsidRPr="009C1E68" w14:paraId="5DBA4C20" w14:textId="77777777" w:rsidTr="0036156F">
        <w:trPr>
          <w:cantSplit/>
          <w:tblHeader/>
        </w:trPr>
        <w:tc>
          <w:tcPr>
            <w:tcW w:w="6917" w:type="dxa"/>
          </w:tcPr>
          <w:p w14:paraId="4B34487A" w14:textId="77777777" w:rsidR="00DA4214" w:rsidRPr="009C1E68" w:rsidRDefault="00DA4214" w:rsidP="0036156F">
            <w:pPr>
              <w:pStyle w:val="TAL"/>
              <w:rPr>
                <w:b/>
                <w:bCs/>
                <w:i/>
                <w:iCs/>
              </w:rPr>
            </w:pPr>
            <w:r w:rsidRPr="009C1E68">
              <w:rPr>
                <w:b/>
                <w:bCs/>
                <w:i/>
                <w:iCs/>
              </w:rPr>
              <w:t>interCA-NonAlignedFrame-r16</w:t>
            </w:r>
          </w:p>
          <w:p w14:paraId="2FCD3ABA" w14:textId="77777777" w:rsidR="00DA4214" w:rsidRPr="009C1E68" w:rsidRDefault="00DA4214" w:rsidP="0036156F">
            <w:pPr>
              <w:pStyle w:val="TAL"/>
              <w:rPr>
                <w:b/>
                <w:i/>
              </w:rPr>
            </w:pPr>
            <w:r w:rsidRPr="009C1E68">
              <w:t xml:space="preserve">Indicates whether the UE supports inter-band carrier aggregation operation where, within the same cell group, the frame boundaries of the </w:t>
            </w:r>
            <w:proofErr w:type="spellStart"/>
            <w:r w:rsidRPr="009C1E68">
              <w:t>SpCell</w:t>
            </w:r>
            <w:proofErr w:type="spellEnd"/>
            <w:r w:rsidRPr="009C1E68">
              <w:t xml:space="preserve"> and the </w:t>
            </w:r>
            <w:proofErr w:type="spellStart"/>
            <w:r w:rsidRPr="009C1E68">
              <w:t>SCell</w:t>
            </w:r>
            <w:proofErr w:type="spellEnd"/>
            <w:r w:rsidRPr="009C1E68">
              <w:t xml:space="preserve">(s) are not aligned, the slot boundaries are aligned </w:t>
            </w:r>
            <w:r w:rsidRPr="009C1E68">
              <w:rPr>
                <w:rFonts w:cs="Arial"/>
                <w:szCs w:val="18"/>
              </w:rPr>
              <w:t xml:space="preserve">and the lowest subcarrier spacing of the subcarrier spacings given in </w:t>
            </w:r>
            <w:proofErr w:type="spellStart"/>
            <w:r w:rsidRPr="009C1E68">
              <w:rPr>
                <w:rStyle w:val="aff1"/>
                <w:rFonts w:cs="Arial"/>
                <w:szCs w:val="18"/>
              </w:rPr>
              <w:t>scs-SpecificCarrierList</w:t>
            </w:r>
            <w:proofErr w:type="spellEnd"/>
            <w:r w:rsidRPr="009C1E68">
              <w:rPr>
                <w:rFonts w:cs="Arial"/>
                <w:szCs w:val="18"/>
              </w:rPr>
              <w:t xml:space="preserve"> for </w:t>
            </w:r>
            <w:proofErr w:type="spellStart"/>
            <w:r w:rsidRPr="009C1E68">
              <w:rPr>
                <w:rFonts w:cs="Arial"/>
                <w:szCs w:val="18"/>
              </w:rPr>
              <w:t>SpCell</w:t>
            </w:r>
            <w:proofErr w:type="spellEnd"/>
            <w:r w:rsidRPr="009C1E68">
              <w:rPr>
                <w:rFonts w:cs="Arial"/>
                <w:szCs w:val="18"/>
              </w:rPr>
              <w:t xml:space="preserve"> is smaller than or equal to the lowest subcarrier spacing of the subcarrier spacings given in </w:t>
            </w:r>
            <w:proofErr w:type="spellStart"/>
            <w:r w:rsidRPr="009C1E68">
              <w:rPr>
                <w:rStyle w:val="aff1"/>
                <w:rFonts w:cs="Arial"/>
                <w:szCs w:val="18"/>
              </w:rPr>
              <w:t>scs-SpecificCarrierList</w:t>
            </w:r>
            <w:proofErr w:type="spellEnd"/>
            <w:r w:rsidRPr="009C1E68">
              <w:rPr>
                <w:rFonts w:cs="Arial"/>
                <w:szCs w:val="18"/>
              </w:rPr>
              <w:t xml:space="preserve"> for each of the non-aligned </w:t>
            </w:r>
            <w:proofErr w:type="spellStart"/>
            <w:r w:rsidRPr="009C1E68">
              <w:rPr>
                <w:rFonts w:cs="Arial"/>
                <w:szCs w:val="18"/>
              </w:rPr>
              <w:t>SCells</w:t>
            </w:r>
            <w:proofErr w:type="spellEnd"/>
            <w:r w:rsidRPr="009C1E68">
              <w:t>.</w:t>
            </w:r>
          </w:p>
        </w:tc>
        <w:tc>
          <w:tcPr>
            <w:tcW w:w="709" w:type="dxa"/>
          </w:tcPr>
          <w:p w14:paraId="6F52B334" w14:textId="77777777" w:rsidR="00DA4214" w:rsidRPr="009C1E68" w:rsidRDefault="00DA4214" w:rsidP="0036156F">
            <w:pPr>
              <w:pStyle w:val="TAL"/>
              <w:jc w:val="center"/>
              <w:rPr>
                <w:lang w:eastAsia="ko-KR"/>
              </w:rPr>
            </w:pPr>
            <w:r w:rsidRPr="009C1E68">
              <w:t>BC</w:t>
            </w:r>
          </w:p>
        </w:tc>
        <w:tc>
          <w:tcPr>
            <w:tcW w:w="567" w:type="dxa"/>
          </w:tcPr>
          <w:p w14:paraId="52B1D696" w14:textId="77777777" w:rsidR="00DA4214" w:rsidRPr="009C1E68" w:rsidRDefault="00DA4214" w:rsidP="0036156F">
            <w:pPr>
              <w:pStyle w:val="TAL"/>
              <w:jc w:val="center"/>
            </w:pPr>
            <w:r w:rsidRPr="009C1E68">
              <w:t>No</w:t>
            </w:r>
          </w:p>
        </w:tc>
        <w:tc>
          <w:tcPr>
            <w:tcW w:w="709" w:type="dxa"/>
          </w:tcPr>
          <w:p w14:paraId="0B822CB6" w14:textId="77777777" w:rsidR="00DA4214" w:rsidRPr="009C1E68" w:rsidRDefault="00DA4214" w:rsidP="0036156F">
            <w:pPr>
              <w:pStyle w:val="TAL"/>
              <w:jc w:val="center"/>
            </w:pPr>
            <w:r w:rsidRPr="009C1E68">
              <w:rPr>
                <w:bCs/>
                <w:iCs/>
              </w:rPr>
              <w:t>N/A</w:t>
            </w:r>
          </w:p>
        </w:tc>
        <w:tc>
          <w:tcPr>
            <w:tcW w:w="728" w:type="dxa"/>
          </w:tcPr>
          <w:p w14:paraId="1BF9EB08" w14:textId="77777777" w:rsidR="00DA4214" w:rsidRPr="009C1E68" w:rsidRDefault="00DA4214" w:rsidP="0036156F">
            <w:pPr>
              <w:pStyle w:val="TAL"/>
              <w:jc w:val="center"/>
            </w:pPr>
            <w:r w:rsidRPr="009C1E68">
              <w:rPr>
                <w:bCs/>
                <w:iCs/>
              </w:rPr>
              <w:t>N/A</w:t>
            </w:r>
          </w:p>
        </w:tc>
      </w:tr>
      <w:tr w:rsidR="00DA4214" w:rsidRPr="009C1E68" w14:paraId="1878C0BC" w14:textId="77777777" w:rsidTr="0036156F">
        <w:trPr>
          <w:cantSplit/>
          <w:tblHeader/>
        </w:trPr>
        <w:tc>
          <w:tcPr>
            <w:tcW w:w="6917" w:type="dxa"/>
          </w:tcPr>
          <w:p w14:paraId="4F0746A2" w14:textId="77777777" w:rsidR="00DA4214" w:rsidRPr="009C1E68" w:rsidRDefault="00DA4214" w:rsidP="0036156F">
            <w:pPr>
              <w:pStyle w:val="TAL"/>
              <w:rPr>
                <w:b/>
                <w:bCs/>
                <w:i/>
                <w:iCs/>
              </w:rPr>
            </w:pPr>
            <w:r w:rsidRPr="009C1E68">
              <w:rPr>
                <w:b/>
                <w:bCs/>
                <w:i/>
                <w:iCs/>
              </w:rPr>
              <w:t>interCA-NonAlignedFrame-B-r16</w:t>
            </w:r>
          </w:p>
          <w:p w14:paraId="652D9AFA" w14:textId="77777777" w:rsidR="00DA4214" w:rsidRPr="009C1E68" w:rsidRDefault="00DA4214" w:rsidP="0036156F">
            <w:pPr>
              <w:pStyle w:val="TAL"/>
              <w:rPr>
                <w:rFonts w:cs="Arial"/>
                <w:szCs w:val="18"/>
              </w:rPr>
            </w:pPr>
            <w:r w:rsidRPr="009C1E68">
              <w:t xml:space="preserve">Indicates whether the UE supports inter-band carrier aggregation operation where, </w:t>
            </w:r>
            <w:r w:rsidRPr="009C1E68">
              <w:rPr>
                <w:rFonts w:cs="Arial"/>
                <w:szCs w:val="18"/>
              </w:rPr>
              <w:t xml:space="preserve">within the same cell group, the frame boundaries of the </w:t>
            </w:r>
            <w:proofErr w:type="spellStart"/>
            <w:r w:rsidRPr="009C1E68">
              <w:rPr>
                <w:rFonts w:cs="Arial"/>
                <w:szCs w:val="18"/>
              </w:rPr>
              <w:t>SpCell</w:t>
            </w:r>
            <w:proofErr w:type="spellEnd"/>
            <w:r w:rsidRPr="009C1E68">
              <w:rPr>
                <w:rFonts w:cs="Arial"/>
                <w:szCs w:val="18"/>
              </w:rPr>
              <w:t xml:space="preserve"> and the </w:t>
            </w:r>
            <w:proofErr w:type="spellStart"/>
            <w:r w:rsidRPr="009C1E68">
              <w:rPr>
                <w:rFonts w:cs="Arial"/>
                <w:szCs w:val="18"/>
              </w:rPr>
              <w:t>SCell</w:t>
            </w:r>
            <w:proofErr w:type="spellEnd"/>
            <w:r w:rsidRPr="009C1E68">
              <w:rPr>
                <w:rFonts w:cs="Arial"/>
                <w:szCs w:val="18"/>
              </w:rPr>
              <w:t>(s) are not aligned, the slot boundaries are aligned</w:t>
            </w:r>
            <w:r w:rsidRPr="009C1E68">
              <w:t xml:space="preserve"> </w:t>
            </w:r>
            <w:r w:rsidRPr="009C1E68">
              <w:rPr>
                <w:rFonts w:cs="Arial"/>
                <w:szCs w:val="18"/>
              </w:rPr>
              <w:t>and</w:t>
            </w:r>
            <w:r w:rsidRPr="009C1E68" w:rsidDel="00E976E9">
              <w:t xml:space="preserve"> </w:t>
            </w:r>
            <w:r w:rsidRPr="009C1E68">
              <w:t xml:space="preserve">the lowest subcarrier spacing of the subcarrier spacings given in </w:t>
            </w:r>
            <w:proofErr w:type="spellStart"/>
            <w:r w:rsidRPr="009C1E68">
              <w:rPr>
                <w:i/>
                <w:iCs/>
              </w:rPr>
              <w:t>scs-SpecificCarrierList</w:t>
            </w:r>
            <w:proofErr w:type="spellEnd"/>
            <w:r w:rsidRPr="009C1E68">
              <w:rPr>
                <w:i/>
                <w:iCs/>
              </w:rPr>
              <w:t xml:space="preserve"> </w:t>
            </w:r>
            <w:r w:rsidRPr="009C1E68">
              <w:t xml:space="preserve">for </w:t>
            </w:r>
            <w:proofErr w:type="spellStart"/>
            <w:r w:rsidRPr="009C1E68">
              <w:rPr>
                <w:rFonts w:cs="Arial"/>
                <w:szCs w:val="18"/>
              </w:rPr>
              <w:t>SpCell</w:t>
            </w:r>
            <w:proofErr w:type="spellEnd"/>
            <w:r w:rsidRPr="009C1E68">
              <w:rPr>
                <w:rFonts w:cs="Arial"/>
                <w:szCs w:val="18"/>
              </w:rPr>
              <w:t xml:space="preserve"> </w:t>
            </w:r>
            <w:r w:rsidRPr="009C1E68">
              <w:t xml:space="preserve">is larger than the lowest subcarrier spacing of the subcarrier spacings given in </w:t>
            </w:r>
            <w:proofErr w:type="spellStart"/>
            <w:r w:rsidRPr="009C1E68">
              <w:rPr>
                <w:i/>
                <w:iCs/>
              </w:rPr>
              <w:t>scs-SpecificCarrierList</w:t>
            </w:r>
            <w:proofErr w:type="spellEnd"/>
            <w:r w:rsidRPr="009C1E68">
              <w:t xml:space="preserve"> for at least one of the non-aligned </w:t>
            </w:r>
            <w:proofErr w:type="spellStart"/>
            <w:r w:rsidRPr="009C1E68">
              <w:t>SCells</w:t>
            </w:r>
            <w:proofErr w:type="spellEnd"/>
            <w:r w:rsidRPr="009C1E68">
              <w:rPr>
                <w:rFonts w:cs="Arial"/>
                <w:szCs w:val="18"/>
              </w:rPr>
              <w:t>.</w:t>
            </w:r>
          </w:p>
          <w:p w14:paraId="219F58C4" w14:textId="77777777" w:rsidR="00DA4214" w:rsidRPr="009C1E68" w:rsidRDefault="00DA4214" w:rsidP="0036156F">
            <w:pPr>
              <w:pStyle w:val="TAL"/>
            </w:pPr>
            <w:r w:rsidRPr="009C1E68">
              <w:t xml:space="preserve">A UE indicating support of </w:t>
            </w:r>
            <w:r w:rsidRPr="009C1E68">
              <w:rPr>
                <w:rStyle w:val="aff1"/>
              </w:rPr>
              <w:t>interCA-NonAlignedFrame-B-r16</w:t>
            </w:r>
            <w:r w:rsidRPr="009C1E68">
              <w:t xml:space="preserve"> shall also indicate support of </w:t>
            </w:r>
            <w:r w:rsidRPr="009C1E68">
              <w:rPr>
                <w:rStyle w:val="aff1"/>
              </w:rPr>
              <w:t>interCA-NonAlignedFrame-r16</w:t>
            </w:r>
            <w:r w:rsidRPr="009C1E68">
              <w:t>.</w:t>
            </w:r>
          </w:p>
        </w:tc>
        <w:tc>
          <w:tcPr>
            <w:tcW w:w="709" w:type="dxa"/>
          </w:tcPr>
          <w:p w14:paraId="791D18E9" w14:textId="77777777" w:rsidR="00DA4214" w:rsidRPr="009C1E68" w:rsidRDefault="00DA4214" w:rsidP="0036156F">
            <w:pPr>
              <w:pStyle w:val="TAL"/>
            </w:pPr>
            <w:r w:rsidRPr="009C1E68">
              <w:t>BC</w:t>
            </w:r>
          </w:p>
        </w:tc>
        <w:tc>
          <w:tcPr>
            <w:tcW w:w="567" w:type="dxa"/>
          </w:tcPr>
          <w:p w14:paraId="6C51AE4F" w14:textId="77777777" w:rsidR="00DA4214" w:rsidRPr="009C1E68" w:rsidRDefault="00DA4214" w:rsidP="0036156F">
            <w:pPr>
              <w:pStyle w:val="TAL"/>
            </w:pPr>
            <w:r w:rsidRPr="009C1E68">
              <w:t>No</w:t>
            </w:r>
          </w:p>
        </w:tc>
        <w:tc>
          <w:tcPr>
            <w:tcW w:w="709" w:type="dxa"/>
          </w:tcPr>
          <w:p w14:paraId="1498FCB8" w14:textId="77777777" w:rsidR="00DA4214" w:rsidRPr="009C1E68" w:rsidRDefault="00DA4214" w:rsidP="0036156F">
            <w:pPr>
              <w:pStyle w:val="TAL"/>
            </w:pPr>
            <w:r w:rsidRPr="009C1E68">
              <w:t>N/A</w:t>
            </w:r>
          </w:p>
        </w:tc>
        <w:tc>
          <w:tcPr>
            <w:tcW w:w="728" w:type="dxa"/>
          </w:tcPr>
          <w:p w14:paraId="4C23E799" w14:textId="77777777" w:rsidR="00DA4214" w:rsidRPr="009C1E68" w:rsidRDefault="00DA4214" w:rsidP="0036156F">
            <w:pPr>
              <w:pStyle w:val="TAL"/>
            </w:pPr>
            <w:r w:rsidRPr="009C1E68">
              <w:t>N/A</w:t>
            </w:r>
          </w:p>
        </w:tc>
      </w:tr>
      <w:tr w:rsidR="00DA4214" w:rsidRPr="009C1E68" w14:paraId="5DF82A06" w14:textId="77777777" w:rsidTr="0036156F">
        <w:trPr>
          <w:cantSplit/>
          <w:tblHeader/>
        </w:trPr>
        <w:tc>
          <w:tcPr>
            <w:tcW w:w="6917" w:type="dxa"/>
          </w:tcPr>
          <w:p w14:paraId="6B86B234" w14:textId="77777777" w:rsidR="00DA4214" w:rsidRPr="009C1E68" w:rsidRDefault="00DA4214" w:rsidP="0036156F">
            <w:pPr>
              <w:pStyle w:val="TAL"/>
              <w:rPr>
                <w:b/>
                <w:i/>
              </w:rPr>
            </w:pPr>
            <w:r w:rsidRPr="009C1E68">
              <w:rPr>
                <w:b/>
                <w:i/>
              </w:rPr>
              <w:t>interFreqDAPS-r16</w:t>
            </w:r>
          </w:p>
          <w:p w14:paraId="296F60CA" w14:textId="77777777" w:rsidR="00DA4214" w:rsidRPr="009C1E68" w:rsidRDefault="00DA4214" w:rsidP="0036156F">
            <w:pPr>
              <w:pStyle w:val="TAL"/>
            </w:pPr>
            <w:r w:rsidRPr="009C1E68">
              <w:t xml:space="preserve">Indicates whether the UE supports inter-frequency handover, e.g. support of simultaneous DL reception of PDCCH and PDSCH from source and target cell. </w:t>
            </w:r>
            <w:r w:rsidRPr="009C1E68">
              <w:rPr>
                <w:rFonts w:eastAsia="等线" w:cs="Arial"/>
                <w:szCs w:val="18"/>
              </w:rPr>
              <w:t>A UE indicating this capability shall also support inter-frequency synchronous DAPS handover, and single UL transmission for inter-frequency DAPS handover.</w:t>
            </w:r>
            <w:r w:rsidRPr="009C1E68">
              <w:t xml:space="preserve"> The capability signalling comprises of the following parameters:</w:t>
            </w:r>
          </w:p>
          <w:p w14:paraId="30E0EE70" w14:textId="77777777" w:rsidR="00DA4214" w:rsidRPr="009C1E68" w:rsidRDefault="00DA4214" w:rsidP="0036156F">
            <w:pPr>
              <w:pStyle w:val="TAL"/>
            </w:pPr>
          </w:p>
          <w:p w14:paraId="40281C59" w14:textId="77777777" w:rsidR="00DA4214" w:rsidRPr="009C1E68" w:rsidRDefault="00DA4214" w:rsidP="0036156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interFreqAsyncDAPS-r16</w:t>
            </w:r>
            <w:r w:rsidRPr="009C1E68">
              <w:rPr>
                <w:rFonts w:ascii="Arial" w:hAnsi="Arial" w:cs="Arial"/>
                <w:sz w:val="18"/>
                <w:szCs w:val="18"/>
              </w:rPr>
              <w:t xml:space="preserve"> indicates whether the UE supports asynchronous DAPS handover.</w:t>
            </w:r>
          </w:p>
          <w:p w14:paraId="5DD45E1E" w14:textId="77777777" w:rsidR="00DA4214" w:rsidRPr="009C1E68" w:rsidRDefault="00DA4214" w:rsidP="0036156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interFreqDiffSCS-DAPS-r16</w:t>
            </w:r>
            <w:r w:rsidRPr="009C1E68">
              <w:rPr>
                <w:rFonts w:ascii="Arial" w:hAnsi="Arial" w:cs="Arial"/>
                <w:sz w:val="18"/>
              </w:rPr>
              <w:t xml:space="preserve"> indicates whether the UE supports different SCSs in source </w:t>
            </w:r>
            <w:proofErr w:type="spellStart"/>
            <w:r w:rsidRPr="009C1E68">
              <w:rPr>
                <w:rFonts w:ascii="Arial" w:hAnsi="Arial" w:cs="Arial"/>
                <w:sz w:val="18"/>
              </w:rPr>
              <w:t>PCell</w:t>
            </w:r>
            <w:proofErr w:type="spellEnd"/>
            <w:r w:rsidRPr="009C1E68">
              <w:rPr>
                <w:rFonts w:ascii="Arial" w:hAnsi="Arial" w:cs="Arial"/>
                <w:sz w:val="18"/>
              </w:rPr>
              <w:t xml:space="preserve"> and inter-frequency target </w:t>
            </w:r>
            <w:proofErr w:type="spellStart"/>
            <w:r w:rsidRPr="009C1E68">
              <w:rPr>
                <w:rFonts w:ascii="Arial" w:hAnsi="Arial" w:cs="Arial"/>
                <w:sz w:val="18"/>
              </w:rPr>
              <w:t>PCell</w:t>
            </w:r>
            <w:proofErr w:type="spellEnd"/>
            <w:r w:rsidRPr="009C1E68">
              <w:rPr>
                <w:rFonts w:ascii="Arial" w:hAnsi="Arial" w:cs="Arial"/>
                <w:sz w:val="18"/>
              </w:rPr>
              <w:t xml:space="preserve"> in DAPS handover.</w:t>
            </w:r>
            <w:r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72B924B" w14:textId="77777777" w:rsidR="00DA4214" w:rsidRPr="009C1E68" w:rsidRDefault="00DA4214" w:rsidP="0036156F">
            <w:pPr>
              <w:keepNext/>
              <w:keepLines/>
              <w:spacing w:after="0"/>
              <w:ind w:left="360" w:hangingChars="200" w:hanging="36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interFreqMultiUL-TransmissionDAPS-r16</w:t>
            </w:r>
            <w:r w:rsidRPr="009C1E68">
              <w:rPr>
                <w:rFonts w:ascii="Arial" w:hAnsi="Arial" w:cs="Arial"/>
                <w:sz w:val="18"/>
                <w:szCs w:val="18"/>
              </w:rPr>
              <w:t xml:space="preserve"> indicates </w:t>
            </w:r>
            <w:r w:rsidRPr="009C1E68">
              <w:rPr>
                <w:rFonts w:ascii="Arial" w:hAnsi="Arial" w:cs="Arial"/>
                <w:sz w:val="18"/>
              </w:rPr>
              <w:t xml:space="preserve">whether </w:t>
            </w:r>
            <w:r w:rsidRPr="009C1E68">
              <w:rPr>
                <w:rFonts w:ascii="Arial" w:hAnsi="Arial" w:cs="Arial"/>
                <w:sz w:val="18"/>
                <w:szCs w:val="18"/>
              </w:rPr>
              <w:t xml:space="preserve">the UE supports simultaneous UL transmission in source </w:t>
            </w:r>
            <w:proofErr w:type="spellStart"/>
            <w:r w:rsidRPr="009C1E68">
              <w:rPr>
                <w:rFonts w:ascii="Arial" w:hAnsi="Arial" w:cs="Arial"/>
                <w:sz w:val="18"/>
                <w:szCs w:val="18"/>
              </w:rPr>
              <w:t>PCell</w:t>
            </w:r>
            <w:proofErr w:type="spellEnd"/>
            <w:r w:rsidRPr="009C1E68">
              <w:rPr>
                <w:rFonts w:ascii="Arial" w:hAnsi="Arial" w:cs="Arial"/>
                <w:sz w:val="18"/>
                <w:szCs w:val="18"/>
              </w:rPr>
              <w:t xml:space="preserve"> and target </w:t>
            </w:r>
            <w:proofErr w:type="spellStart"/>
            <w:r w:rsidRPr="009C1E68">
              <w:rPr>
                <w:rFonts w:ascii="Arial" w:hAnsi="Arial" w:cs="Arial"/>
                <w:sz w:val="18"/>
                <w:szCs w:val="18"/>
              </w:rPr>
              <w:t>PCell</w:t>
            </w:r>
            <w:proofErr w:type="spellEnd"/>
            <w:r w:rsidRPr="009C1E68">
              <w:rPr>
                <w:rFonts w:ascii="Arial" w:hAnsi="Arial" w:cs="Arial"/>
                <w:sz w:val="18"/>
                <w:szCs w:val="18"/>
              </w:rPr>
              <w:t xml:space="preserve"> during a DAPS handover. The UE can include this field only if any of </w:t>
            </w:r>
            <w:r w:rsidRPr="009C1E68">
              <w:rPr>
                <w:rFonts w:ascii="Arial" w:hAnsi="Arial" w:cs="Arial"/>
                <w:i/>
                <w:iCs/>
                <w:sz w:val="18"/>
                <w:szCs w:val="18"/>
              </w:rPr>
              <w:t>semiStaticPowerSharingDAPS-Mode1-r16</w:t>
            </w:r>
            <w:r w:rsidRPr="009C1E68">
              <w:rPr>
                <w:rFonts w:ascii="Arial" w:hAnsi="Arial" w:cs="Arial"/>
                <w:sz w:val="18"/>
                <w:szCs w:val="18"/>
              </w:rPr>
              <w:t xml:space="preserve">, </w:t>
            </w:r>
            <w:r w:rsidRPr="009C1E68">
              <w:rPr>
                <w:rFonts w:ascii="Arial" w:hAnsi="Arial" w:cs="Arial"/>
                <w:i/>
                <w:sz w:val="18"/>
                <w:szCs w:val="18"/>
              </w:rPr>
              <w:t>semiStaticPowerSharingDAPS-Mode2-r16</w:t>
            </w:r>
            <w:r w:rsidRPr="009C1E68">
              <w:rPr>
                <w:rFonts w:ascii="Arial" w:hAnsi="Arial" w:cs="Arial"/>
                <w:sz w:val="18"/>
                <w:szCs w:val="18"/>
              </w:rPr>
              <w:t xml:space="preserve"> or </w:t>
            </w:r>
            <w:r w:rsidRPr="009C1E68">
              <w:rPr>
                <w:rFonts w:ascii="Arial" w:hAnsi="Arial" w:cs="Arial"/>
                <w:i/>
                <w:iCs/>
                <w:sz w:val="18"/>
                <w:szCs w:val="18"/>
              </w:rPr>
              <w:t>dynamicPowersharingDAPS-r16</w:t>
            </w:r>
            <w:r w:rsidRPr="009C1E68">
              <w:rPr>
                <w:rFonts w:ascii="Arial" w:hAnsi="Arial" w:cs="Arial"/>
                <w:sz w:val="18"/>
                <w:szCs w:val="18"/>
              </w:rPr>
              <w:t xml:space="preserve"> are included. Otherwise, the UE does not include this field.</w:t>
            </w:r>
          </w:p>
          <w:p w14:paraId="1D982895" w14:textId="77777777" w:rsidR="00DA4214" w:rsidRPr="009C1E68" w:rsidRDefault="00DA4214" w:rsidP="0036156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interFreqSemiStaticPowerSharingDAPS-Mode1-r16</w:t>
            </w:r>
            <w:r w:rsidRPr="009C1E68">
              <w:rPr>
                <w:rFonts w:ascii="Arial" w:hAnsi="Arial" w:cs="Arial"/>
                <w:sz w:val="18"/>
                <w:szCs w:val="18"/>
              </w:rPr>
              <w:t xml:space="preserve"> indicates whether the UE supports semi-static UL power sharing mode 1 during DAPS handover between source and target cells of same FR.</w:t>
            </w:r>
          </w:p>
          <w:p w14:paraId="71598DBB" w14:textId="77777777" w:rsidR="00DA4214" w:rsidRPr="009C1E68" w:rsidRDefault="00DA4214" w:rsidP="0036156F">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interFreqSemiStaticPowerSharingDAPS-Mode2-r16</w:t>
            </w:r>
            <w:r w:rsidRPr="009C1E6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C1E68">
              <w:rPr>
                <w:rFonts w:ascii="Arial" w:hAnsi="Arial" w:cs="Arial"/>
                <w:i/>
                <w:iCs/>
                <w:sz w:val="18"/>
              </w:rPr>
              <w:t>semiStaticPowerSharingDAPS-Mode1-r16</w:t>
            </w:r>
            <w:r w:rsidRPr="009C1E68">
              <w:rPr>
                <w:rFonts w:ascii="Arial" w:hAnsi="Arial" w:cs="Arial"/>
                <w:sz w:val="18"/>
              </w:rPr>
              <w:t xml:space="preserve"> is included. Otherwise, the UE does not include this field.</w:t>
            </w:r>
          </w:p>
          <w:p w14:paraId="139F2237" w14:textId="77777777" w:rsidR="00DA4214" w:rsidRPr="009C1E68" w:rsidRDefault="00DA4214" w:rsidP="0036156F">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interFreqDynamicPowersharingDAPS-r16</w:t>
            </w:r>
            <w:r w:rsidRPr="009C1E6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C1E68">
              <w:rPr>
                <w:rFonts w:ascii="Arial" w:hAnsi="Arial" w:cs="Arial"/>
                <w:i/>
                <w:iCs/>
                <w:sz w:val="18"/>
                <w:szCs w:val="18"/>
              </w:rPr>
              <w:t>semiStaticPowerSharingDAPS-Mode1-r16</w:t>
            </w:r>
            <w:r w:rsidRPr="009C1E68">
              <w:rPr>
                <w:rFonts w:ascii="Arial" w:hAnsi="Arial" w:cs="Arial"/>
                <w:sz w:val="18"/>
                <w:szCs w:val="18"/>
              </w:rPr>
              <w:t xml:space="preserve"> is included. Otherwise, the UE does not include this field.</w:t>
            </w:r>
          </w:p>
          <w:p w14:paraId="5AF06561" w14:textId="77777777" w:rsidR="00DA4214" w:rsidRPr="009C1E68" w:rsidRDefault="00DA4214" w:rsidP="0036156F">
            <w:pPr>
              <w:keepNext/>
              <w:keepLines/>
              <w:spacing w:after="0"/>
              <w:ind w:left="360" w:hangingChars="200" w:hanging="36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interFreqUL-TransCancellationDAPS-r16</w:t>
            </w:r>
            <w:r w:rsidRPr="009C1E68">
              <w:rPr>
                <w:rFonts w:ascii="Arial" w:hAnsi="Arial" w:cs="Arial"/>
                <w:sz w:val="18"/>
              </w:rPr>
              <w:t xml:space="preserve"> indicates support of cancelling UL transmission to the source </w:t>
            </w:r>
            <w:proofErr w:type="spellStart"/>
            <w:r w:rsidRPr="009C1E68">
              <w:rPr>
                <w:rFonts w:ascii="Arial" w:hAnsi="Arial" w:cs="Arial"/>
                <w:sz w:val="18"/>
              </w:rPr>
              <w:t>PCell</w:t>
            </w:r>
            <w:proofErr w:type="spellEnd"/>
            <w:r w:rsidRPr="009C1E68">
              <w:rPr>
                <w:rFonts w:ascii="Arial" w:hAnsi="Arial" w:cs="Arial"/>
                <w:sz w:val="18"/>
              </w:rPr>
              <w:t xml:space="preserve"> for inter-frequency DAPS handover.</w:t>
            </w:r>
          </w:p>
        </w:tc>
        <w:tc>
          <w:tcPr>
            <w:tcW w:w="709" w:type="dxa"/>
          </w:tcPr>
          <w:p w14:paraId="536E2C6E" w14:textId="77777777" w:rsidR="00DA4214" w:rsidRPr="009C1E68" w:rsidRDefault="00DA4214" w:rsidP="0036156F">
            <w:pPr>
              <w:pStyle w:val="TAL"/>
              <w:jc w:val="center"/>
              <w:rPr>
                <w:lang w:eastAsia="ko-KR"/>
              </w:rPr>
            </w:pPr>
            <w:r w:rsidRPr="009C1E68">
              <w:t>BC</w:t>
            </w:r>
          </w:p>
        </w:tc>
        <w:tc>
          <w:tcPr>
            <w:tcW w:w="567" w:type="dxa"/>
          </w:tcPr>
          <w:p w14:paraId="44AB4AE8" w14:textId="77777777" w:rsidR="00DA4214" w:rsidRPr="009C1E68" w:rsidRDefault="00DA4214" w:rsidP="0036156F">
            <w:pPr>
              <w:pStyle w:val="TAL"/>
              <w:jc w:val="center"/>
            </w:pPr>
            <w:r w:rsidRPr="009C1E68">
              <w:t>No</w:t>
            </w:r>
          </w:p>
        </w:tc>
        <w:tc>
          <w:tcPr>
            <w:tcW w:w="709" w:type="dxa"/>
          </w:tcPr>
          <w:p w14:paraId="7A65830A" w14:textId="77777777" w:rsidR="00DA4214" w:rsidRPr="009C1E68" w:rsidRDefault="00DA4214" w:rsidP="0036156F">
            <w:pPr>
              <w:pStyle w:val="TAL"/>
              <w:jc w:val="center"/>
            </w:pPr>
            <w:r w:rsidRPr="009C1E68">
              <w:rPr>
                <w:bCs/>
                <w:iCs/>
              </w:rPr>
              <w:t>N/A</w:t>
            </w:r>
          </w:p>
        </w:tc>
        <w:tc>
          <w:tcPr>
            <w:tcW w:w="728" w:type="dxa"/>
          </w:tcPr>
          <w:p w14:paraId="236111E4" w14:textId="77777777" w:rsidR="00DA4214" w:rsidRPr="009C1E68" w:rsidRDefault="00DA4214" w:rsidP="0036156F">
            <w:pPr>
              <w:pStyle w:val="TAL"/>
              <w:jc w:val="center"/>
            </w:pPr>
            <w:r w:rsidRPr="009C1E68">
              <w:rPr>
                <w:bCs/>
                <w:iCs/>
              </w:rPr>
              <w:t>N/A</w:t>
            </w:r>
          </w:p>
        </w:tc>
      </w:tr>
      <w:tr w:rsidR="00DA4214" w:rsidRPr="009C1E68" w14:paraId="76E11F59" w14:textId="77777777" w:rsidTr="0036156F">
        <w:trPr>
          <w:cantSplit/>
          <w:tblHeader/>
        </w:trPr>
        <w:tc>
          <w:tcPr>
            <w:tcW w:w="6917" w:type="dxa"/>
          </w:tcPr>
          <w:p w14:paraId="14710BFD" w14:textId="77777777" w:rsidR="00DA4214" w:rsidRPr="009C1E68" w:rsidRDefault="00DA4214" w:rsidP="0036156F">
            <w:pPr>
              <w:pStyle w:val="TAL"/>
              <w:rPr>
                <w:b/>
                <w:bCs/>
                <w:i/>
                <w:iCs/>
              </w:rPr>
            </w:pPr>
            <w:r w:rsidRPr="009C1E68">
              <w:rPr>
                <w:b/>
                <w:bCs/>
                <w:i/>
                <w:iCs/>
              </w:rPr>
              <w:lastRenderedPageBreak/>
              <w:t>intraBandFreqSeparationUL-AggBW-GapBW-r16</w:t>
            </w:r>
          </w:p>
          <w:p w14:paraId="4FE59A4A" w14:textId="77777777" w:rsidR="00DA4214" w:rsidRPr="009C1E68" w:rsidRDefault="00DA4214" w:rsidP="0036156F">
            <w:pPr>
              <w:pStyle w:val="TAL"/>
            </w:pPr>
            <w:r w:rsidRPr="009C1E68">
              <w:rPr>
                <w:rFonts w:cs="Arial"/>
                <w:szCs w:val="18"/>
              </w:rPr>
              <w:t xml:space="preserve">Indicates the UL frequency separation class </w:t>
            </w:r>
            <w:r w:rsidRPr="009C1E68">
              <w:t xml:space="preserve">between lower edge of lowest CC and upper edge of highest CC of Intra-band UL non-contiguous CA, </w:t>
            </w:r>
            <w:r w:rsidRPr="009C1E68">
              <w:rPr>
                <w:rFonts w:cs="Arial"/>
                <w:szCs w:val="18"/>
              </w:rPr>
              <w:t>i.e. including both the aggregated bandwidth and the gap bandwidth. 3 frequency separation classes are introduced and the values are defined in Table 5.3A.5-2 of TS 38.101-1 [2].</w:t>
            </w:r>
          </w:p>
        </w:tc>
        <w:tc>
          <w:tcPr>
            <w:tcW w:w="709" w:type="dxa"/>
          </w:tcPr>
          <w:p w14:paraId="365CD742" w14:textId="77777777" w:rsidR="00DA4214" w:rsidRPr="009C1E68" w:rsidRDefault="00DA4214" w:rsidP="0036156F">
            <w:pPr>
              <w:pStyle w:val="TAL"/>
              <w:jc w:val="center"/>
            </w:pPr>
            <w:r w:rsidRPr="009C1E68">
              <w:t>BC</w:t>
            </w:r>
          </w:p>
        </w:tc>
        <w:tc>
          <w:tcPr>
            <w:tcW w:w="567" w:type="dxa"/>
          </w:tcPr>
          <w:p w14:paraId="22BAD8AB" w14:textId="77777777" w:rsidR="00DA4214" w:rsidRPr="009C1E68" w:rsidRDefault="00DA4214" w:rsidP="0036156F">
            <w:pPr>
              <w:pStyle w:val="TAL"/>
              <w:jc w:val="center"/>
            </w:pPr>
            <w:r w:rsidRPr="009C1E68">
              <w:t>No</w:t>
            </w:r>
          </w:p>
        </w:tc>
        <w:tc>
          <w:tcPr>
            <w:tcW w:w="709" w:type="dxa"/>
          </w:tcPr>
          <w:p w14:paraId="7516DBDA" w14:textId="77777777" w:rsidR="00DA4214" w:rsidRPr="009C1E68" w:rsidRDefault="00DA4214" w:rsidP="0036156F">
            <w:pPr>
              <w:pStyle w:val="TAL"/>
              <w:jc w:val="center"/>
              <w:rPr>
                <w:bCs/>
                <w:iCs/>
              </w:rPr>
            </w:pPr>
            <w:r w:rsidRPr="009C1E68">
              <w:rPr>
                <w:bCs/>
                <w:iCs/>
              </w:rPr>
              <w:t>N/A</w:t>
            </w:r>
          </w:p>
        </w:tc>
        <w:tc>
          <w:tcPr>
            <w:tcW w:w="728" w:type="dxa"/>
          </w:tcPr>
          <w:p w14:paraId="08FD4232" w14:textId="77777777" w:rsidR="00DA4214" w:rsidRPr="009C1E68" w:rsidRDefault="00DA4214" w:rsidP="0036156F">
            <w:pPr>
              <w:pStyle w:val="TAL"/>
              <w:jc w:val="center"/>
              <w:rPr>
                <w:bCs/>
                <w:iCs/>
              </w:rPr>
            </w:pPr>
            <w:r w:rsidRPr="009C1E68">
              <w:rPr>
                <w:bCs/>
                <w:iCs/>
              </w:rPr>
              <w:t>FR1 only</w:t>
            </w:r>
          </w:p>
        </w:tc>
      </w:tr>
      <w:tr w:rsidR="00DA4214" w:rsidRPr="009C1E68" w14:paraId="27A21C49" w14:textId="77777777" w:rsidTr="0036156F">
        <w:trPr>
          <w:cantSplit/>
          <w:tblHeader/>
        </w:trPr>
        <w:tc>
          <w:tcPr>
            <w:tcW w:w="6917" w:type="dxa"/>
          </w:tcPr>
          <w:p w14:paraId="357C9976" w14:textId="77777777" w:rsidR="00DA4214" w:rsidRPr="009C1E68" w:rsidRDefault="00DA4214" w:rsidP="0036156F">
            <w:pPr>
              <w:pStyle w:val="TAL"/>
              <w:rPr>
                <w:b/>
                <w:i/>
              </w:rPr>
            </w:pPr>
            <w:r w:rsidRPr="009C1E68">
              <w:rPr>
                <w:b/>
                <w:i/>
              </w:rPr>
              <w:t>jointSearchSpaceSwitchAcrossCells-r16</w:t>
            </w:r>
          </w:p>
          <w:p w14:paraId="08180EB9" w14:textId="77777777" w:rsidR="00DA4214" w:rsidRPr="009C1E68" w:rsidRDefault="00DA4214" w:rsidP="0036156F">
            <w:pPr>
              <w:pStyle w:val="TAL"/>
              <w:rPr>
                <w:b/>
                <w:i/>
              </w:rPr>
            </w:pPr>
            <w:r w:rsidRPr="009C1E68">
              <w:t xml:space="preserve">Indicates whether the UE supports being configured with a group of cells and switching search space set group jointly over these cells. If the UE supports this feature, the UE needs to report </w:t>
            </w:r>
            <w:r w:rsidRPr="009C1E68">
              <w:rPr>
                <w:i/>
              </w:rPr>
              <w:t>searchSpaceSwitchWithDCI-r16</w:t>
            </w:r>
            <w:r w:rsidRPr="009C1E68">
              <w:t xml:space="preserve"> or </w:t>
            </w:r>
            <w:r w:rsidRPr="009C1E68">
              <w:rPr>
                <w:i/>
              </w:rPr>
              <w:t>searchSpaceSwitchWithoutDCI-r16</w:t>
            </w:r>
            <w:r w:rsidRPr="009C1E68">
              <w:t>.</w:t>
            </w:r>
          </w:p>
        </w:tc>
        <w:tc>
          <w:tcPr>
            <w:tcW w:w="709" w:type="dxa"/>
          </w:tcPr>
          <w:p w14:paraId="1DF9944B" w14:textId="77777777" w:rsidR="00DA4214" w:rsidRPr="009C1E68" w:rsidRDefault="00DA4214" w:rsidP="0036156F">
            <w:pPr>
              <w:pStyle w:val="TAL"/>
              <w:jc w:val="center"/>
              <w:rPr>
                <w:lang w:eastAsia="ko-KR"/>
              </w:rPr>
            </w:pPr>
            <w:r w:rsidRPr="009C1E68">
              <w:t>BC</w:t>
            </w:r>
          </w:p>
        </w:tc>
        <w:tc>
          <w:tcPr>
            <w:tcW w:w="567" w:type="dxa"/>
          </w:tcPr>
          <w:p w14:paraId="0ABAC6DC" w14:textId="77777777" w:rsidR="00DA4214" w:rsidRPr="009C1E68" w:rsidRDefault="00DA4214" w:rsidP="0036156F">
            <w:pPr>
              <w:pStyle w:val="TAL"/>
              <w:jc w:val="center"/>
            </w:pPr>
            <w:r w:rsidRPr="009C1E68">
              <w:t>No</w:t>
            </w:r>
          </w:p>
        </w:tc>
        <w:tc>
          <w:tcPr>
            <w:tcW w:w="709" w:type="dxa"/>
          </w:tcPr>
          <w:p w14:paraId="3A6B8F95" w14:textId="77777777" w:rsidR="00DA4214" w:rsidRPr="009C1E68" w:rsidRDefault="00DA4214" w:rsidP="0036156F">
            <w:pPr>
              <w:pStyle w:val="TAL"/>
              <w:jc w:val="center"/>
            </w:pPr>
            <w:r w:rsidRPr="009C1E68">
              <w:rPr>
                <w:bCs/>
                <w:iCs/>
              </w:rPr>
              <w:t>N/A</w:t>
            </w:r>
          </w:p>
        </w:tc>
        <w:tc>
          <w:tcPr>
            <w:tcW w:w="728" w:type="dxa"/>
          </w:tcPr>
          <w:p w14:paraId="4B7020AB" w14:textId="77777777" w:rsidR="00DA4214" w:rsidRPr="009C1E68" w:rsidRDefault="00DA4214" w:rsidP="0036156F">
            <w:pPr>
              <w:pStyle w:val="TAL"/>
              <w:jc w:val="center"/>
            </w:pPr>
            <w:r w:rsidRPr="009C1E68">
              <w:rPr>
                <w:bCs/>
                <w:iCs/>
              </w:rPr>
              <w:t>N/A</w:t>
            </w:r>
          </w:p>
        </w:tc>
      </w:tr>
      <w:tr w:rsidR="00DA4214" w:rsidRPr="009C1E68" w14:paraId="7B5ED487" w14:textId="77777777" w:rsidTr="0036156F">
        <w:trPr>
          <w:cantSplit/>
          <w:tblHeader/>
        </w:trPr>
        <w:tc>
          <w:tcPr>
            <w:tcW w:w="6917" w:type="dxa"/>
          </w:tcPr>
          <w:p w14:paraId="1123E008" w14:textId="77777777" w:rsidR="00DA4214" w:rsidRPr="009C1E68" w:rsidRDefault="00DA4214" w:rsidP="0036156F">
            <w:pPr>
              <w:pStyle w:val="TAL"/>
              <w:rPr>
                <w:b/>
                <w:i/>
              </w:rPr>
            </w:pPr>
            <w:r w:rsidRPr="009C1E68">
              <w:rPr>
                <w:b/>
                <w:i/>
              </w:rPr>
              <w:t>maxCC-32-DL-HARQ-ProcessFR2-2-r17</w:t>
            </w:r>
          </w:p>
          <w:p w14:paraId="28565FA2" w14:textId="77777777" w:rsidR="00DA4214" w:rsidRPr="009C1E68" w:rsidRDefault="00DA4214" w:rsidP="0036156F">
            <w:pPr>
              <w:pStyle w:val="TAL"/>
              <w:rPr>
                <w:bCs/>
                <w:iCs/>
              </w:rPr>
            </w:pPr>
            <w:r w:rsidRPr="009C1E68">
              <w:rPr>
                <w:bCs/>
                <w:iCs/>
              </w:rPr>
              <w:t>Indicates the maximum number of component carriers that can be configured with 32 DL HARQ processes. Value n1 means 1 DL HARQ process, value n2 means 2 DL HARQ processes, and so on.</w:t>
            </w:r>
          </w:p>
          <w:p w14:paraId="149FA3B2" w14:textId="77777777" w:rsidR="00DA4214" w:rsidRPr="009C1E68" w:rsidRDefault="00DA4214" w:rsidP="0036156F">
            <w:pPr>
              <w:pStyle w:val="TAL"/>
              <w:rPr>
                <w:bCs/>
                <w:iCs/>
              </w:rPr>
            </w:pPr>
          </w:p>
          <w:p w14:paraId="4B578EF9" w14:textId="77777777" w:rsidR="00DA4214" w:rsidRPr="009C1E68" w:rsidRDefault="00DA4214" w:rsidP="0036156F">
            <w:pPr>
              <w:pStyle w:val="TAL"/>
              <w:rPr>
                <w:b/>
                <w:i/>
              </w:rPr>
            </w:pPr>
            <w:r w:rsidRPr="009C1E68">
              <w:rPr>
                <w:bCs/>
                <w:iCs/>
              </w:rPr>
              <w:t xml:space="preserve">UE supporting this feature shall indicate support of </w:t>
            </w:r>
            <w:r w:rsidRPr="009C1E68">
              <w:rPr>
                <w:bCs/>
                <w:i/>
              </w:rPr>
              <w:t>support32-DL-HARQ-ProcessPerSCS-r17</w:t>
            </w:r>
            <w:r w:rsidRPr="009C1E68">
              <w:rPr>
                <w:bCs/>
                <w:iCs/>
              </w:rPr>
              <w:t>.</w:t>
            </w:r>
          </w:p>
        </w:tc>
        <w:tc>
          <w:tcPr>
            <w:tcW w:w="709" w:type="dxa"/>
          </w:tcPr>
          <w:p w14:paraId="7914BFD8" w14:textId="77777777" w:rsidR="00DA4214" w:rsidRPr="009C1E68" w:rsidRDefault="00DA4214" w:rsidP="0036156F">
            <w:pPr>
              <w:pStyle w:val="TAL"/>
              <w:jc w:val="center"/>
            </w:pPr>
            <w:r w:rsidRPr="009C1E68">
              <w:t>BC</w:t>
            </w:r>
          </w:p>
        </w:tc>
        <w:tc>
          <w:tcPr>
            <w:tcW w:w="567" w:type="dxa"/>
          </w:tcPr>
          <w:p w14:paraId="2C10B60F" w14:textId="77777777" w:rsidR="00DA4214" w:rsidRPr="009C1E68" w:rsidRDefault="00DA4214" w:rsidP="0036156F">
            <w:pPr>
              <w:pStyle w:val="TAL"/>
              <w:jc w:val="center"/>
            </w:pPr>
            <w:r w:rsidRPr="009C1E68">
              <w:t>No</w:t>
            </w:r>
          </w:p>
        </w:tc>
        <w:tc>
          <w:tcPr>
            <w:tcW w:w="709" w:type="dxa"/>
          </w:tcPr>
          <w:p w14:paraId="18252934" w14:textId="77777777" w:rsidR="00DA4214" w:rsidRPr="009C1E68" w:rsidRDefault="00DA4214" w:rsidP="0036156F">
            <w:pPr>
              <w:pStyle w:val="TAL"/>
              <w:jc w:val="center"/>
              <w:rPr>
                <w:bCs/>
                <w:iCs/>
              </w:rPr>
            </w:pPr>
            <w:r w:rsidRPr="009C1E68">
              <w:rPr>
                <w:bCs/>
                <w:iCs/>
              </w:rPr>
              <w:t>NA</w:t>
            </w:r>
          </w:p>
        </w:tc>
        <w:tc>
          <w:tcPr>
            <w:tcW w:w="728" w:type="dxa"/>
          </w:tcPr>
          <w:p w14:paraId="64AA7BDE" w14:textId="77777777" w:rsidR="00DA4214" w:rsidRPr="009C1E68" w:rsidRDefault="00DA4214" w:rsidP="0036156F">
            <w:pPr>
              <w:pStyle w:val="TAL"/>
              <w:jc w:val="center"/>
              <w:rPr>
                <w:bCs/>
                <w:iCs/>
              </w:rPr>
            </w:pPr>
            <w:r w:rsidRPr="009C1E68">
              <w:rPr>
                <w:bCs/>
                <w:iCs/>
              </w:rPr>
              <w:t>NA</w:t>
            </w:r>
          </w:p>
        </w:tc>
      </w:tr>
      <w:tr w:rsidR="00DA4214" w:rsidRPr="009C1E68" w14:paraId="30BF0E43" w14:textId="77777777" w:rsidTr="0036156F">
        <w:trPr>
          <w:cantSplit/>
          <w:tblHeader/>
        </w:trPr>
        <w:tc>
          <w:tcPr>
            <w:tcW w:w="6917" w:type="dxa"/>
          </w:tcPr>
          <w:p w14:paraId="000C39EE" w14:textId="77777777" w:rsidR="00DA4214" w:rsidRPr="009C1E68" w:rsidRDefault="00DA4214" w:rsidP="0036156F">
            <w:pPr>
              <w:pStyle w:val="TAL"/>
              <w:rPr>
                <w:b/>
                <w:i/>
              </w:rPr>
            </w:pPr>
            <w:r w:rsidRPr="009C1E68">
              <w:rPr>
                <w:b/>
                <w:i/>
              </w:rPr>
              <w:t>maxCC-32-UL-HARQ-ProcessFR2-2-r17</w:t>
            </w:r>
          </w:p>
          <w:p w14:paraId="70170EBD" w14:textId="77777777" w:rsidR="00DA4214" w:rsidRPr="009C1E68" w:rsidRDefault="00DA4214" w:rsidP="0036156F">
            <w:pPr>
              <w:pStyle w:val="TAL"/>
              <w:rPr>
                <w:bCs/>
                <w:iCs/>
              </w:rPr>
            </w:pPr>
            <w:r w:rsidRPr="009C1E68">
              <w:rPr>
                <w:bCs/>
                <w:iCs/>
              </w:rPr>
              <w:t>Indicates the maximum number of component carriers that can be configured with 32 UL HARQ processes. Value n1 means 1 UL HARQ process, value n2 means 2 UL HARQ processes, and so on.</w:t>
            </w:r>
          </w:p>
          <w:p w14:paraId="3F9D5A1A" w14:textId="77777777" w:rsidR="00DA4214" w:rsidRPr="009C1E68" w:rsidRDefault="00DA4214" w:rsidP="0036156F">
            <w:pPr>
              <w:pStyle w:val="TAL"/>
              <w:rPr>
                <w:bCs/>
                <w:iCs/>
              </w:rPr>
            </w:pPr>
          </w:p>
          <w:p w14:paraId="12967F39" w14:textId="77777777" w:rsidR="00DA4214" w:rsidRPr="009C1E68" w:rsidRDefault="00DA4214" w:rsidP="0036156F">
            <w:pPr>
              <w:pStyle w:val="TAL"/>
              <w:rPr>
                <w:b/>
                <w:i/>
              </w:rPr>
            </w:pPr>
            <w:r w:rsidRPr="009C1E68">
              <w:rPr>
                <w:bCs/>
                <w:iCs/>
              </w:rPr>
              <w:t xml:space="preserve">UE supporting this feature shall indicate support of </w:t>
            </w:r>
            <w:r w:rsidRPr="009C1E68">
              <w:rPr>
                <w:bCs/>
                <w:i/>
              </w:rPr>
              <w:t>support32-UL-HARQ-ProcessPerSCS-r17</w:t>
            </w:r>
            <w:r w:rsidRPr="009C1E68">
              <w:rPr>
                <w:bCs/>
                <w:iCs/>
              </w:rPr>
              <w:t>.</w:t>
            </w:r>
          </w:p>
        </w:tc>
        <w:tc>
          <w:tcPr>
            <w:tcW w:w="709" w:type="dxa"/>
          </w:tcPr>
          <w:p w14:paraId="329B7723" w14:textId="77777777" w:rsidR="00DA4214" w:rsidRPr="009C1E68" w:rsidRDefault="00DA4214" w:rsidP="0036156F">
            <w:pPr>
              <w:pStyle w:val="TAL"/>
              <w:jc w:val="center"/>
            </w:pPr>
            <w:r w:rsidRPr="009C1E68">
              <w:t>BC</w:t>
            </w:r>
          </w:p>
        </w:tc>
        <w:tc>
          <w:tcPr>
            <w:tcW w:w="567" w:type="dxa"/>
          </w:tcPr>
          <w:p w14:paraId="113653DB" w14:textId="77777777" w:rsidR="00DA4214" w:rsidRPr="009C1E68" w:rsidRDefault="00DA4214" w:rsidP="0036156F">
            <w:pPr>
              <w:pStyle w:val="TAL"/>
              <w:jc w:val="center"/>
            </w:pPr>
            <w:r w:rsidRPr="009C1E68">
              <w:t>No</w:t>
            </w:r>
          </w:p>
        </w:tc>
        <w:tc>
          <w:tcPr>
            <w:tcW w:w="709" w:type="dxa"/>
          </w:tcPr>
          <w:p w14:paraId="6C3BBFBD" w14:textId="77777777" w:rsidR="00DA4214" w:rsidRPr="009C1E68" w:rsidRDefault="00DA4214" w:rsidP="0036156F">
            <w:pPr>
              <w:pStyle w:val="TAL"/>
              <w:jc w:val="center"/>
              <w:rPr>
                <w:bCs/>
                <w:iCs/>
              </w:rPr>
            </w:pPr>
            <w:r w:rsidRPr="009C1E68">
              <w:rPr>
                <w:bCs/>
                <w:iCs/>
              </w:rPr>
              <w:t>NA</w:t>
            </w:r>
          </w:p>
        </w:tc>
        <w:tc>
          <w:tcPr>
            <w:tcW w:w="728" w:type="dxa"/>
          </w:tcPr>
          <w:p w14:paraId="4B37A4EE" w14:textId="77777777" w:rsidR="00DA4214" w:rsidRPr="009C1E68" w:rsidRDefault="00DA4214" w:rsidP="0036156F">
            <w:pPr>
              <w:pStyle w:val="TAL"/>
              <w:jc w:val="center"/>
              <w:rPr>
                <w:bCs/>
                <w:iCs/>
              </w:rPr>
            </w:pPr>
            <w:r w:rsidRPr="009C1E68">
              <w:rPr>
                <w:bCs/>
                <w:iCs/>
              </w:rPr>
              <w:t>NA</w:t>
            </w:r>
          </w:p>
        </w:tc>
      </w:tr>
      <w:tr w:rsidR="00DA4214" w:rsidRPr="009C1E68" w14:paraId="7B58C53D" w14:textId="77777777" w:rsidTr="0036156F">
        <w:trPr>
          <w:cantSplit/>
          <w:tblHeader/>
        </w:trPr>
        <w:tc>
          <w:tcPr>
            <w:tcW w:w="6917" w:type="dxa"/>
          </w:tcPr>
          <w:p w14:paraId="2C92E4FA" w14:textId="77777777" w:rsidR="00DA4214" w:rsidRPr="009C1E68" w:rsidRDefault="00DA4214" w:rsidP="0036156F">
            <w:pPr>
              <w:pStyle w:val="TAL"/>
              <w:rPr>
                <w:b/>
                <w:i/>
              </w:rPr>
            </w:pPr>
            <w:r w:rsidRPr="009C1E68">
              <w:rPr>
                <w:b/>
                <w:i/>
              </w:rPr>
              <w:t>maxUplinkDutyCycle-interBandCA-PC2-r17</w:t>
            </w:r>
          </w:p>
          <w:p w14:paraId="1A670CFC" w14:textId="77777777" w:rsidR="00DA4214" w:rsidRPr="009C1E68" w:rsidRDefault="00DA4214" w:rsidP="0036156F">
            <w:pPr>
              <w:pStyle w:val="TAL"/>
              <w:rPr>
                <w:bCs/>
                <w:iCs/>
              </w:rPr>
            </w:pPr>
            <w:r w:rsidRPr="009C1E68">
              <w:rPr>
                <w:rFonts w:cs="Arial"/>
                <w:bCs/>
                <w:iCs/>
              </w:rPr>
              <w:t>I</w:t>
            </w:r>
            <w:r w:rsidRPr="009C1E6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C1E68">
              <w:rPr>
                <w:rFonts w:cs="Arial"/>
                <w:bCs/>
                <w:iCs/>
              </w:rPr>
              <w:t>bodies.</w:t>
            </w:r>
            <w:r w:rsidRPr="009C1E68">
              <w:rPr>
                <w:rFonts w:cs="Arial"/>
              </w:rPr>
              <w:t xml:space="preserve"> </w:t>
            </w:r>
            <w:r w:rsidRPr="009C1E68">
              <w:rPr>
                <w:rFonts w:cs="Arial"/>
                <w:bCs/>
                <w:iCs/>
              </w:rPr>
              <w:t>The</w:t>
            </w:r>
            <w:r w:rsidRPr="009C1E68">
              <w:rPr>
                <w:bCs/>
                <w:iCs/>
              </w:rPr>
              <w:t xml:space="preserve"> average percentage of uplink symbols is specified in 6.2A.1.3 in TS 38101-1[2] and the capability applies to the CA combinations listed in table 6.2A.1.3-1 in TS 38101-1[2]. </w:t>
            </w:r>
            <w:r w:rsidRPr="009C1E68">
              <w:t xml:space="preserve">If the </w:t>
            </w:r>
            <w:r w:rsidRPr="009C1E68">
              <w:rPr>
                <w:bCs/>
                <w:iCs/>
              </w:rPr>
              <w:t>field is absent, UE shall work on power class 2 regardless of UL duty cycle and may use P-</w:t>
            </w:r>
            <w:proofErr w:type="spellStart"/>
            <w:r w:rsidRPr="009C1E68">
              <w:rPr>
                <w:bCs/>
                <w:iCs/>
              </w:rPr>
              <w:t>MPR</w:t>
            </w:r>
            <w:r w:rsidRPr="009C1E68">
              <w:rPr>
                <w:bCs/>
                <w:iCs/>
                <w:vertAlign w:val="subscript"/>
              </w:rPr>
              <w:t>c</w:t>
            </w:r>
            <w:proofErr w:type="spellEnd"/>
            <w:r w:rsidRPr="009C1E68">
              <w:rPr>
                <w:bCs/>
                <w:iCs/>
              </w:rPr>
              <w:t xml:space="preserve"> as defined in 6.2.4 in TS 38101-1[2] if necessary.</w:t>
            </w:r>
          </w:p>
          <w:p w14:paraId="7E69E1EE" w14:textId="77777777" w:rsidR="00DA4214" w:rsidRPr="009C1E68" w:rsidRDefault="00DA4214" w:rsidP="0036156F">
            <w:pPr>
              <w:keepNext/>
              <w:keepLines/>
              <w:spacing w:after="0"/>
              <w:rPr>
                <w:rFonts w:ascii="Arial" w:hAnsi="Arial" w:cs="Arial"/>
                <w:bCs/>
                <w:iCs/>
                <w:sz w:val="18"/>
                <w:szCs w:val="18"/>
              </w:rPr>
            </w:pPr>
            <w:r w:rsidRPr="009C1E68">
              <w:rPr>
                <w:rFonts w:ascii="Arial" w:hAnsi="Arial" w:cs="Arial"/>
                <w:bCs/>
                <w:iCs/>
                <w:sz w:val="18"/>
                <w:szCs w:val="18"/>
              </w:rPr>
              <w:t>Value n50 corresponds to 50%, value n60 corresponds to 60% and so on.</w:t>
            </w:r>
          </w:p>
          <w:p w14:paraId="3F0D651E" w14:textId="77777777" w:rsidR="00DA4214" w:rsidRPr="009C1E68" w:rsidRDefault="00DA4214" w:rsidP="0036156F">
            <w:pPr>
              <w:keepNext/>
              <w:keepLines/>
              <w:spacing w:after="0"/>
              <w:rPr>
                <w:rFonts w:ascii="Arial" w:hAnsi="Arial" w:cs="Arial"/>
                <w:bCs/>
                <w:iCs/>
                <w:sz w:val="18"/>
                <w:szCs w:val="18"/>
              </w:rPr>
            </w:pPr>
          </w:p>
          <w:p w14:paraId="7FECFAE6" w14:textId="77777777" w:rsidR="00DA4214" w:rsidRPr="009C1E68" w:rsidRDefault="00DA4214" w:rsidP="0036156F">
            <w:pPr>
              <w:pStyle w:val="TAN"/>
              <w:rPr>
                <w:b/>
                <w:i/>
              </w:rPr>
            </w:pPr>
            <w:r w:rsidRPr="009C1E68">
              <w:t>NOTE:</w:t>
            </w:r>
            <w:r w:rsidRPr="009C1E68">
              <w:tab/>
              <w:t>Specific targeted UL duty cycle percentage is not assumed if the field is absent.</w:t>
            </w:r>
          </w:p>
        </w:tc>
        <w:tc>
          <w:tcPr>
            <w:tcW w:w="709" w:type="dxa"/>
          </w:tcPr>
          <w:p w14:paraId="416242F0" w14:textId="77777777" w:rsidR="00DA4214" w:rsidRPr="009C1E68" w:rsidRDefault="00DA4214" w:rsidP="0036156F">
            <w:pPr>
              <w:pStyle w:val="TAL"/>
              <w:jc w:val="center"/>
            </w:pPr>
            <w:r w:rsidRPr="009C1E68">
              <w:rPr>
                <w:rFonts w:cs="Arial"/>
                <w:szCs w:val="18"/>
              </w:rPr>
              <w:t>BC</w:t>
            </w:r>
          </w:p>
        </w:tc>
        <w:tc>
          <w:tcPr>
            <w:tcW w:w="567" w:type="dxa"/>
          </w:tcPr>
          <w:p w14:paraId="71AED4EA" w14:textId="77777777" w:rsidR="00DA4214" w:rsidRPr="009C1E68" w:rsidRDefault="00DA4214" w:rsidP="0036156F">
            <w:pPr>
              <w:pStyle w:val="TAL"/>
              <w:jc w:val="center"/>
            </w:pPr>
            <w:r w:rsidRPr="009C1E68">
              <w:rPr>
                <w:rFonts w:cs="Arial"/>
                <w:szCs w:val="18"/>
              </w:rPr>
              <w:t>No</w:t>
            </w:r>
          </w:p>
        </w:tc>
        <w:tc>
          <w:tcPr>
            <w:tcW w:w="709" w:type="dxa"/>
          </w:tcPr>
          <w:p w14:paraId="5B2B0C24" w14:textId="77777777" w:rsidR="00DA4214" w:rsidRPr="009C1E68" w:rsidRDefault="00DA4214" w:rsidP="0036156F">
            <w:pPr>
              <w:pStyle w:val="TAL"/>
              <w:jc w:val="center"/>
              <w:rPr>
                <w:bCs/>
                <w:iCs/>
              </w:rPr>
            </w:pPr>
            <w:r w:rsidRPr="009C1E68">
              <w:rPr>
                <w:rFonts w:cs="Arial"/>
                <w:szCs w:val="18"/>
              </w:rPr>
              <w:t>N/A</w:t>
            </w:r>
          </w:p>
        </w:tc>
        <w:tc>
          <w:tcPr>
            <w:tcW w:w="728" w:type="dxa"/>
          </w:tcPr>
          <w:p w14:paraId="1D7DBA17" w14:textId="77777777" w:rsidR="00DA4214" w:rsidRPr="009C1E68" w:rsidRDefault="00DA4214" w:rsidP="0036156F">
            <w:pPr>
              <w:pStyle w:val="TAL"/>
              <w:jc w:val="center"/>
              <w:rPr>
                <w:bCs/>
                <w:iCs/>
              </w:rPr>
            </w:pPr>
            <w:r w:rsidRPr="009C1E68">
              <w:rPr>
                <w:rFonts w:cs="Arial"/>
                <w:szCs w:val="18"/>
              </w:rPr>
              <w:t>FR1 only</w:t>
            </w:r>
          </w:p>
        </w:tc>
      </w:tr>
      <w:tr w:rsidR="00DA4214" w:rsidRPr="009C1E68" w14:paraId="3123D237" w14:textId="77777777" w:rsidTr="0036156F">
        <w:trPr>
          <w:cantSplit/>
          <w:tblHeader/>
        </w:trPr>
        <w:tc>
          <w:tcPr>
            <w:tcW w:w="6917" w:type="dxa"/>
          </w:tcPr>
          <w:p w14:paraId="1793C0E7" w14:textId="77777777" w:rsidR="00DA4214" w:rsidRPr="009C1E68" w:rsidRDefault="00DA4214" w:rsidP="0036156F">
            <w:pPr>
              <w:pStyle w:val="TAL"/>
              <w:rPr>
                <w:b/>
                <w:i/>
              </w:rPr>
            </w:pPr>
            <w:r w:rsidRPr="009C1E68">
              <w:rPr>
                <w:b/>
                <w:i/>
              </w:rPr>
              <w:t>maxUplinkDutyCycle-SULcombination-PC2-r17</w:t>
            </w:r>
          </w:p>
          <w:p w14:paraId="1A5C2E9E" w14:textId="77777777" w:rsidR="00DA4214" w:rsidRPr="009C1E68" w:rsidRDefault="00DA4214" w:rsidP="0036156F">
            <w:pPr>
              <w:pStyle w:val="TAL"/>
              <w:rPr>
                <w:i/>
              </w:rPr>
            </w:pPr>
            <w:r w:rsidRPr="009C1E68">
              <w:t xml:space="preserve">Indicates </w:t>
            </w:r>
            <w:r w:rsidRPr="009C1E68">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9C1E68">
              <w:rPr>
                <w:szCs w:val="22"/>
              </w:rPr>
              <w:t>average percentage of uplink symbols is</w:t>
            </w:r>
            <w:r w:rsidRPr="009C1E68">
              <w:rPr>
                <w:bCs/>
                <w:iCs/>
              </w:rPr>
              <w:t xml:space="preserve"> specified in 6.2C.1 in TS 38101-1[2] and the capability applies to all the SUL configurations with 1 SUL band + 1 TDD band.</w:t>
            </w:r>
          </w:p>
          <w:p w14:paraId="5D752EED" w14:textId="77777777" w:rsidR="00DA4214" w:rsidRPr="009C1E68" w:rsidRDefault="00DA4214" w:rsidP="0036156F">
            <w:pPr>
              <w:pStyle w:val="TAL"/>
              <w:rPr>
                <w:bCs/>
                <w:iCs/>
              </w:rPr>
            </w:pPr>
            <w:r w:rsidRPr="009C1E68">
              <w:t xml:space="preserve">If the </w:t>
            </w:r>
            <w:r w:rsidRPr="009C1E68">
              <w:rPr>
                <w:bCs/>
                <w:iCs/>
              </w:rPr>
              <w:t>field is absent, UE shall work on power class 2 regardless of UL duty cycle and may use P-</w:t>
            </w:r>
            <w:proofErr w:type="spellStart"/>
            <w:r w:rsidRPr="009C1E68">
              <w:rPr>
                <w:bCs/>
                <w:iCs/>
              </w:rPr>
              <w:t>MPR</w:t>
            </w:r>
            <w:r w:rsidRPr="009C1E68">
              <w:rPr>
                <w:bCs/>
                <w:iCs/>
                <w:vertAlign w:val="subscript"/>
              </w:rPr>
              <w:t>c</w:t>
            </w:r>
            <w:proofErr w:type="spellEnd"/>
            <w:r w:rsidRPr="009C1E68">
              <w:rPr>
                <w:bCs/>
                <w:iCs/>
              </w:rPr>
              <w:t xml:space="preserve"> as defined in 6.2.4 in TS 38101-1[2] if necessary.</w:t>
            </w:r>
          </w:p>
          <w:p w14:paraId="73961788" w14:textId="77777777" w:rsidR="00DA4214" w:rsidRPr="009C1E68" w:rsidRDefault="00DA4214" w:rsidP="0036156F">
            <w:pPr>
              <w:pStyle w:val="TAL"/>
              <w:rPr>
                <w:rFonts w:cs="Arial"/>
                <w:bCs/>
                <w:iCs/>
                <w:szCs w:val="18"/>
              </w:rPr>
            </w:pPr>
            <w:r w:rsidRPr="009C1E68">
              <w:rPr>
                <w:rFonts w:cs="Arial"/>
                <w:bCs/>
                <w:iCs/>
                <w:szCs w:val="18"/>
              </w:rPr>
              <w:t>Value n50 corresponds to 50%, value n60 corresponds to 60% and so on.</w:t>
            </w:r>
          </w:p>
          <w:p w14:paraId="6011A9A6" w14:textId="77777777" w:rsidR="00DA4214" w:rsidRPr="009C1E68" w:rsidRDefault="00DA4214" w:rsidP="0036156F">
            <w:pPr>
              <w:pStyle w:val="TAL"/>
              <w:rPr>
                <w:rFonts w:cs="Arial"/>
                <w:bCs/>
                <w:iCs/>
                <w:szCs w:val="18"/>
              </w:rPr>
            </w:pPr>
          </w:p>
          <w:p w14:paraId="20A63F37" w14:textId="77777777" w:rsidR="00DA4214" w:rsidRPr="009C1E68" w:rsidRDefault="00DA4214" w:rsidP="0036156F">
            <w:pPr>
              <w:pStyle w:val="TAN"/>
              <w:rPr>
                <w:b/>
                <w:i/>
              </w:rPr>
            </w:pPr>
            <w:r w:rsidRPr="009C1E68">
              <w:t>NOTE:</w:t>
            </w:r>
            <w:r w:rsidRPr="009C1E68">
              <w:tab/>
              <w:t>Specific targeted UL duty cycle percentage is not assumed if the field is absent.</w:t>
            </w:r>
          </w:p>
        </w:tc>
        <w:tc>
          <w:tcPr>
            <w:tcW w:w="709" w:type="dxa"/>
          </w:tcPr>
          <w:p w14:paraId="24D3E8C4" w14:textId="77777777" w:rsidR="00DA4214" w:rsidRPr="009C1E68" w:rsidRDefault="00DA4214" w:rsidP="0036156F">
            <w:pPr>
              <w:pStyle w:val="TAL"/>
              <w:jc w:val="center"/>
            </w:pPr>
            <w:r w:rsidRPr="009C1E68">
              <w:rPr>
                <w:rFonts w:cs="Arial"/>
                <w:szCs w:val="18"/>
              </w:rPr>
              <w:t>BC</w:t>
            </w:r>
          </w:p>
        </w:tc>
        <w:tc>
          <w:tcPr>
            <w:tcW w:w="567" w:type="dxa"/>
          </w:tcPr>
          <w:p w14:paraId="70955B20" w14:textId="77777777" w:rsidR="00DA4214" w:rsidRPr="009C1E68" w:rsidRDefault="00DA4214" w:rsidP="0036156F">
            <w:pPr>
              <w:pStyle w:val="TAL"/>
              <w:jc w:val="center"/>
            </w:pPr>
            <w:r w:rsidRPr="009C1E68">
              <w:rPr>
                <w:rFonts w:cs="Arial"/>
                <w:szCs w:val="18"/>
              </w:rPr>
              <w:t>No</w:t>
            </w:r>
          </w:p>
        </w:tc>
        <w:tc>
          <w:tcPr>
            <w:tcW w:w="709" w:type="dxa"/>
          </w:tcPr>
          <w:p w14:paraId="2CD5D61C" w14:textId="77777777" w:rsidR="00DA4214" w:rsidRPr="009C1E68" w:rsidRDefault="00DA4214" w:rsidP="0036156F">
            <w:pPr>
              <w:pStyle w:val="TAL"/>
              <w:jc w:val="center"/>
              <w:rPr>
                <w:bCs/>
                <w:iCs/>
              </w:rPr>
            </w:pPr>
            <w:r w:rsidRPr="009C1E68">
              <w:rPr>
                <w:rFonts w:cs="Arial"/>
                <w:szCs w:val="18"/>
              </w:rPr>
              <w:t>N/A</w:t>
            </w:r>
          </w:p>
        </w:tc>
        <w:tc>
          <w:tcPr>
            <w:tcW w:w="728" w:type="dxa"/>
          </w:tcPr>
          <w:p w14:paraId="2283B0D6" w14:textId="77777777" w:rsidR="00DA4214" w:rsidRPr="009C1E68" w:rsidRDefault="00DA4214" w:rsidP="0036156F">
            <w:pPr>
              <w:pStyle w:val="TAL"/>
              <w:jc w:val="center"/>
              <w:rPr>
                <w:bCs/>
                <w:iCs/>
              </w:rPr>
            </w:pPr>
            <w:r w:rsidRPr="009C1E68">
              <w:rPr>
                <w:rFonts w:cs="Arial"/>
                <w:szCs w:val="18"/>
              </w:rPr>
              <w:t>FR1 only</w:t>
            </w:r>
          </w:p>
        </w:tc>
      </w:tr>
      <w:tr w:rsidR="00DA4214" w:rsidRPr="009C1E68" w14:paraId="40D52D27" w14:textId="77777777" w:rsidTr="0036156F">
        <w:trPr>
          <w:cantSplit/>
          <w:tblHeader/>
        </w:trPr>
        <w:tc>
          <w:tcPr>
            <w:tcW w:w="6917" w:type="dxa"/>
          </w:tcPr>
          <w:p w14:paraId="464464F7" w14:textId="77777777" w:rsidR="00DA4214" w:rsidRPr="009C1E68" w:rsidRDefault="00DA4214" w:rsidP="0036156F">
            <w:pPr>
              <w:pStyle w:val="TAL"/>
              <w:rPr>
                <w:b/>
                <w:i/>
              </w:rPr>
            </w:pPr>
            <w:r w:rsidRPr="009C1E68">
              <w:rPr>
                <w:b/>
                <w:i/>
              </w:rPr>
              <w:t>maxUpTo3Diff-NumerologiesConfigSinglePUCCH-grp-r16</w:t>
            </w:r>
          </w:p>
          <w:p w14:paraId="48E24187" w14:textId="77777777" w:rsidR="00DA4214" w:rsidRPr="009C1E68" w:rsidRDefault="00DA4214" w:rsidP="0036156F">
            <w:pPr>
              <w:pStyle w:val="TAL"/>
              <w:rPr>
                <w:bCs/>
                <w:iCs/>
              </w:rPr>
            </w:pPr>
            <w:r w:rsidRPr="009C1E68">
              <w:rPr>
                <w:bCs/>
                <w:iCs/>
              </w:rPr>
              <w:t>Indicates the UE support of up to 3 different numerologies in the same PUCCH group where UE is not configured with two NR PUCCH groups by indicating one or multiple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2AF8C42B" w14:textId="77777777" w:rsidR="00DA4214" w:rsidRPr="009C1E68" w:rsidRDefault="00DA4214" w:rsidP="0036156F">
            <w:pPr>
              <w:pStyle w:val="TAL"/>
              <w:rPr>
                <w:bCs/>
                <w:iCs/>
              </w:rPr>
            </w:pPr>
          </w:p>
          <w:p w14:paraId="248A5D38" w14:textId="77777777" w:rsidR="00DA4214" w:rsidRPr="009C1E68" w:rsidRDefault="00DA4214" w:rsidP="0036156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6B26FEA3" w14:textId="77777777" w:rsidR="00DA4214" w:rsidRPr="009C1E68" w:rsidRDefault="00DA4214" w:rsidP="0036156F">
            <w:pPr>
              <w:pStyle w:val="TAL"/>
              <w:jc w:val="center"/>
            </w:pPr>
            <w:r w:rsidRPr="009C1E68">
              <w:t>BC</w:t>
            </w:r>
          </w:p>
        </w:tc>
        <w:tc>
          <w:tcPr>
            <w:tcW w:w="567" w:type="dxa"/>
          </w:tcPr>
          <w:p w14:paraId="5203B67D" w14:textId="77777777" w:rsidR="00DA4214" w:rsidRPr="009C1E68" w:rsidRDefault="00DA4214" w:rsidP="0036156F">
            <w:pPr>
              <w:pStyle w:val="TAL"/>
              <w:jc w:val="center"/>
            </w:pPr>
            <w:r w:rsidRPr="009C1E68">
              <w:t>No</w:t>
            </w:r>
          </w:p>
        </w:tc>
        <w:tc>
          <w:tcPr>
            <w:tcW w:w="709" w:type="dxa"/>
          </w:tcPr>
          <w:p w14:paraId="737CBC3D" w14:textId="77777777" w:rsidR="00DA4214" w:rsidRPr="009C1E68" w:rsidRDefault="00DA4214" w:rsidP="0036156F">
            <w:pPr>
              <w:pStyle w:val="TAL"/>
              <w:jc w:val="center"/>
              <w:rPr>
                <w:bCs/>
                <w:iCs/>
              </w:rPr>
            </w:pPr>
            <w:r w:rsidRPr="009C1E68">
              <w:rPr>
                <w:bCs/>
                <w:iCs/>
              </w:rPr>
              <w:t>N/A</w:t>
            </w:r>
          </w:p>
        </w:tc>
        <w:tc>
          <w:tcPr>
            <w:tcW w:w="728" w:type="dxa"/>
          </w:tcPr>
          <w:p w14:paraId="134E6068" w14:textId="77777777" w:rsidR="00DA4214" w:rsidRPr="009C1E68" w:rsidRDefault="00DA4214" w:rsidP="0036156F">
            <w:pPr>
              <w:pStyle w:val="TAL"/>
              <w:jc w:val="center"/>
              <w:rPr>
                <w:bCs/>
                <w:iCs/>
              </w:rPr>
            </w:pPr>
            <w:r w:rsidRPr="009C1E68">
              <w:rPr>
                <w:bCs/>
                <w:iCs/>
              </w:rPr>
              <w:t>N/A</w:t>
            </w:r>
          </w:p>
        </w:tc>
      </w:tr>
      <w:tr w:rsidR="00DA4214" w:rsidRPr="009C1E68" w14:paraId="06F49C85" w14:textId="77777777" w:rsidTr="0036156F">
        <w:trPr>
          <w:cantSplit/>
          <w:tblHeader/>
        </w:trPr>
        <w:tc>
          <w:tcPr>
            <w:tcW w:w="6917" w:type="dxa"/>
          </w:tcPr>
          <w:p w14:paraId="4D3213EC" w14:textId="77777777" w:rsidR="00DA4214" w:rsidRPr="009C1E68" w:rsidRDefault="00DA4214" w:rsidP="0036156F">
            <w:pPr>
              <w:pStyle w:val="TAL"/>
              <w:rPr>
                <w:b/>
                <w:i/>
              </w:rPr>
            </w:pPr>
            <w:r w:rsidRPr="009C1E68">
              <w:rPr>
                <w:b/>
                <w:i/>
              </w:rPr>
              <w:lastRenderedPageBreak/>
              <w:t>maxUpTo4Diff-NumerologiesConfigSinglePUCCH-grp-r16</w:t>
            </w:r>
          </w:p>
          <w:p w14:paraId="15332E03" w14:textId="77777777" w:rsidR="00DA4214" w:rsidRPr="009C1E68" w:rsidRDefault="00DA4214" w:rsidP="0036156F">
            <w:pPr>
              <w:pStyle w:val="TAL"/>
              <w:rPr>
                <w:bCs/>
                <w:iCs/>
              </w:rPr>
            </w:pPr>
            <w:r w:rsidRPr="009C1E68">
              <w:rPr>
                <w:bCs/>
                <w:iCs/>
              </w:rPr>
              <w:t>Indicates the UE support of up to 4 different numerologies in the same PUCCH group where UE is not configured with two NR PUCCH groups by indicating one or multiple the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6778E46E" w14:textId="77777777" w:rsidR="00DA4214" w:rsidRPr="009C1E68" w:rsidRDefault="00DA4214" w:rsidP="0036156F">
            <w:pPr>
              <w:pStyle w:val="TAL"/>
              <w:rPr>
                <w:bCs/>
                <w:iCs/>
              </w:rPr>
            </w:pPr>
          </w:p>
          <w:p w14:paraId="23E04AC5" w14:textId="77777777" w:rsidR="00DA4214" w:rsidRPr="009C1E68" w:rsidRDefault="00DA4214" w:rsidP="0036156F">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6EA1363D" w14:textId="77777777" w:rsidR="00DA4214" w:rsidRPr="009C1E68" w:rsidRDefault="00DA4214" w:rsidP="0036156F">
            <w:pPr>
              <w:pStyle w:val="TAL"/>
              <w:jc w:val="center"/>
            </w:pPr>
            <w:r w:rsidRPr="009C1E68">
              <w:t>BC</w:t>
            </w:r>
          </w:p>
        </w:tc>
        <w:tc>
          <w:tcPr>
            <w:tcW w:w="567" w:type="dxa"/>
          </w:tcPr>
          <w:p w14:paraId="39AAB7B9" w14:textId="77777777" w:rsidR="00DA4214" w:rsidRPr="009C1E68" w:rsidRDefault="00DA4214" w:rsidP="0036156F">
            <w:pPr>
              <w:pStyle w:val="TAL"/>
              <w:jc w:val="center"/>
            </w:pPr>
            <w:r w:rsidRPr="009C1E68">
              <w:t>No</w:t>
            </w:r>
          </w:p>
        </w:tc>
        <w:tc>
          <w:tcPr>
            <w:tcW w:w="709" w:type="dxa"/>
          </w:tcPr>
          <w:p w14:paraId="65570DE5" w14:textId="77777777" w:rsidR="00DA4214" w:rsidRPr="009C1E68" w:rsidRDefault="00DA4214" w:rsidP="0036156F">
            <w:pPr>
              <w:pStyle w:val="TAL"/>
              <w:jc w:val="center"/>
              <w:rPr>
                <w:bCs/>
                <w:iCs/>
              </w:rPr>
            </w:pPr>
            <w:r w:rsidRPr="009C1E68">
              <w:rPr>
                <w:bCs/>
                <w:iCs/>
              </w:rPr>
              <w:t>N/A</w:t>
            </w:r>
          </w:p>
        </w:tc>
        <w:tc>
          <w:tcPr>
            <w:tcW w:w="728" w:type="dxa"/>
          </w:tcPr>
          <w:p w14:paraId="57BCF44A" w14:textId="77777777" w:rsidR="00DA4214" w:rsidRPr="009C1E68" w:rsidRDefault="00DA4214" w:rsidP="0036156F">
            <w:pPr>
              <w:pStyle w:val="TAL"/>
              <w:jc w:val="center"/>
              <w:rPr>
                <w:bCs/>
                <w:iCs/>
              </w:rPr>
            </w:pPr>
            <w:r w:rsidRPr="009C1E68">
              <w:rPr>
                <w:bCs/>
                <w:iCs/>
              </w:rPr>
              <w:t>N/A</w:t>
            </w:r>
          </w:p>
        </w:tc>
      </w:tr>
      <w:tr w:rsidR="00DA4214" w:rsidRPr="009C1E68" w14:paraId="77EB9C9A" w14:textId="77777777" w:rsidTr="0036156F">
        <w:trPr>
          <w:cantSplit/>
          <w:tblHeader/>
        </w:trPr>
        <w:tc>
          <w:tcPr>
            <w:tcW w:w="6917" w:type="dxa"/>
          </w:tcPr>
          <w:p w14:paraId="7125416D" w14:textId="77777777" w:rsidR="00DA4214" w:rsidRPr="009C1E68" w:rsidRDefault="00DA4214" w:rsidP="0036156F">
            <w:pPr>
              <w:pStyle w:val="TAL"/>
              <w:rPr>
                <w:b/>
                <w:i/>
              </w:rPr>
            </w:pPr>
            <w:r w:rsidRPr="009C1E68">
              <w:rPr>
                <w:b/>
                <w:i/>
              </w:rPr>
              <w:t>mode1-ForType1-CodebookGeneration-r17</w:t>
            </w:r>
          </w:p>
          <w:p w14:paraId="3D4BEBC2" w14:textId="77777777" w:rsidR="00DA4214" w:rsidRPr="009C1E68" w:rsidRDefault="00DA4214" w:rsidP="0036156F">
            <w:pPr>
              <w:pStyle w:val="TAL"/>
            </w:pPr>
            <w:r w:rsidRPr="009C1E68">
              <w:rPr>
                <w:bCs/>
                <w:iCs/>
              </w:rPr>
              <w:t>Indicates whether the UE supports type1-Codebook-Generation-Mode configured as mode 1, for multiplexing HARQ-ACK for unicast and HARQ-ACK for multicast on PUCCH or PUSCH.</w:t>
            </w:r>
          </w:p>
          <w:p w14:paraId="24A04061" w14:textId="77777777" w:rsidR="00DA4214" w:rsidRPr="009C1E68" w:rsidRDefault="00DA4214" w:rsidP="0036156F">
            <w:pPr>
              <w:pStyle w:val="B1"/>
              <w:spacing w:after="0"/>
              <w:ind w:left="0" w:firstLine="0"/>
              <w:rPr>
                <w:bCs/>
                <w:iCs/>
                <w:szCs w:val="22"/>
              </w:rPr>
            </w:pPr>
          </w:p>
          <w:p w14:paraId="32D286FB" w14:textId="77777777" w:rsidR="00DA4214" w:rsidRPr="009C1E68" w:rsidRDefault="00DA4214" w:rsidP="0036156F">
            <w:pPr>
              <w:pStyle w:val="TAL"/>
              <w:rPr>
                <w:rFonts w:cs="Arial"/>
              </w:rPr>
            </w:pPr>
            <w:r w:rsidRPr="009C1E68">
              <w:rPr>
                <w:rFonts w:cs="Arial"/>
              </w:rPr>
              <w:t xml:space="preserve">A UE supporting this feature shall also indicate support of </w:t>
            </w:r>
            <w:r w:rsidRPr="009C1E68">
              <w:rPr>
                <w:rFonts w:cs="Arial"/>
                <w:i/>
                <w:iCs/>
              </w:rPr>
              <w:t>mode2-TDM-CodebookForMux-UnicastMulticastHARQ-ACK-r17</w:t>
            </w:r>
            <w:r w:rsidRPr="009C1E68">
              <w:rPr>
                <w:rFonts w:cs="Arial"/>
              </w:rPr>
              <w:t>.</w:t>
            </w:r>
          </w:p>
        </w:tc>
        <w:tc>
          <w:tcPr>
            <w:tcW w:w="709" w:type="dxa"/>
          </w:tcPr>
          <w:p w14:paraId="5191186F" w14:textId="77777777" w:rsidR="00DA4214" w:rsidRPr="009C1E68" w:rsidRDefault="00DA4214" w:rsidP="0036156F">
            <w:pPr>
              <w:pStyle w:val="TAL"/>
              <w:jc w:val="center"/>
            </w:pPr>
            <w:r w:rsidRPr="009C1E68">
              <w:t>BC</w:t>
            </w:r>
          </w:p>
        </w:tc>
        <w:tc>
          <w:tcPr>
            <w:tcW w:w="567" w:type="dxa"/>
          </w:tcPr>
          <w:p w14:paraId="46633E94" w14:textId="77777777" w:rsidR="00DA4214" w:rsidRPr="009C1E68" w:rsidRDefault="00DA4214" w:rsidP="0036156F">
            <w:pPr>
              <w:pStyle w:val="TAL"/>
              <w:jc w:val="center"/>
            </w:pPr>
            <w:r w:rsidRPr="009C1E68">
              <w:t>No</w:t>
            </w:r>
          </w:p>
        </w:tc>
        <w:tc>
          <w:tcPr>
            <w:tcW w:w="709" w:type="dxa"/>
          </w:tcPr>
          <w:p w14:paraId="68648EF4" w14:textId="77777777" w:rsidR="00DA4214" w:rsidRPr="009C1E68" w:rsidRDefault="00DA4214" w:rsidP="0036156F">
            <w:pPr>
              <w:pStyle w:val="TAL"/>
              <w:jc w:val="center"/>
              <w:rPr>
                <w:bCs/>
                <w:iCs/>
              </w:rPr>
            </w:pPr>
            <w:r w:rsidRPr="009C1E68">
              <w:rPr>
                <w:bCs/>
                <w:iCs/>
              </w:rPr>
              <w:t>N/A</w:t>
            </w:r>
          </w:p>
        </w:tc>
        <w:tc>
          <w:tcPr>
            <w:tcW w:w="728" w:type="dxa"/>
          </w:tcPr>
          <w:p w14:paraId="74CD02A6" w14:textId="77777777" w:rsidR="00DA4214" w:rsidRPr="009C1E68" w:rsidRDefault="00DA4214" w:rsidP="0036156F">
            <w:pPr>
              <w:pStyle w:val="TAL"/>
              <w:jc w:val="center"/>
              <w:rPr>
                <w:bCs/>
                <w:iCs/>
              </w:rPr>
            </w:pPr>
            <w:r w:rsidRPr="009C1E68">
              <w:rPr>
                <w:bCs/>
                <w:iCs/>
              </w:rPr>
              <w:t>N/A</w:t>
            </w:r>
          </w:p>
        </w:tc>
      </w:tr>
      <w:tr w:rsidR="00DA4214" w:rsidRPr="009C1E68" w14:paraId="78736034" w14:textId="77777777" w:rsidTr="0036156F">
        <w:trPr>
          <w:cantSplit/>
          <w:tblHeader/>
        </w:trPr>
        <w:tc>
          <w:tcPr>
            <w:tcW w:w="6917" w:type="dxa"/>
          </w:tcPr>
          <w:p w14:paraId="24E3BB5B" w14:textId="77777777" w:rsidR="00DA4214" w:rsidRPr="009C1E68" w:rsidRDefault="00DA4214" w:rsidP="0036156F">
            <w:pPr>
              <w:pStyle w:val="TAL"/>
              <w:rPr>
                <w:b/>
                <w:i/>
              </w:rPr>
            </w:pPr>
            <w:r w:rsidRPr="009C1E68">
              <w:rPr>
                <w:b/>
                <w:i/>
              </w:rPr>
              <w:t>mode2-TDM-CodebookForMux-UnicastMulticastHARQ-ACK-r17</w:t>
            </w:r>
          </w:p>
          <w:p w14:paraId="4F974BD4" w14:textId="77777777" w:rsidR="00DA4214" w:rsidRPr="009C1E68" w:rsidRDefault="00DA4214" w:rsidP="0036156F">
            <w:pPr>
              <w:pStyle w:val="TAL"/>
            </w:pPr>
            <w:r w:rsidRPr="009C1E68">
              <w:rPr>
                <w:bCs/>
                <w:iCs/>
              </w:rPr>
              <w:t xml:space="preserve">Indicates whether the UE supports Mode 2 TDM-ed Type-1 and Type-2 HARQ-ACK codebook for multiplexing HARQ-ACK for unicast and HARQ-ACK for multicast, </w:t>
            </w:r>
            <w:r w:rsidRPr="009C1E68">
              <w:t>comprised of the following functional components:</w:t>
            </w:r>
          </w:p>
          <w:p w14:paraId="7A44DF93"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 of Mode 2 TDM-ed Type-1 HARQ-ACK codebook for multiplexing HARQ-ACK for unicast and ACK/NACK-based HARQ-ACK for multicast on PUCCH or PUSCH;</w:t>
            </w:r>
          </w:p>
          <w:p w14:paraId="3F420942"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 xml:space="preserve">maxNumberG-RNTI-r17 </w:t>
            </w:r>
            <w:r w:rsidRPr="009C1E68">
              <w:rPr>
                <w:rFonts w:ascii="Arial" w:hAnsi="Arial" w:cs="Arial"/>
                <w:sz w:val="18"/>
                <w:szCs w:val="18"/>
              </w:rPr>
              <w:t xml:space="preserve">or G-CS-RNTIs indicated in </w:t>
            </w:r>
            <w:r w:rsidRPr="009C1E68">
              <w:rPr>
                <w:rFonts w:ascii="Arial" w:hAnsi="Arial" w:cs="Arial"/>
                <w:i/>
                <w:iCs/>
                <w:sz w:val="18"/>
                <w:szCs w:val="18"/>
              </w:rPr>
              <w:t>maxNumberG-CS-RNTI-r17.</w:t>
            </w:r>
          </w:p>
          <w:p w14:paraId="6369F062" w14:textId="77777777" w:rsidR="00DA4214" w:rsidRPr="009C1E68" w:rsidRDefault="00DA4214" w:rsidP="0036156F">
            <w:pPr>
              <w:pStyle w:val="TAL"/>
              <w:rPr>
                <w:bCs/>
                <w:iCs/>
                <w:szCs w:val="22"/>
              </w:rPr>
            </w:pPr>
          </w:p>
          <w:p w14:paraId="7237BD69" w14:textId="77777777" w:rsidR="00DA4214" w:rsidRPr="009C1E68" w:rsidRDefault="00DA4214" w:rsidP="0036156F">
            <w:pPr>
              <w:pStyle w:val="TAL"/>
              <w:rPr>
                <w:rFonts w:cs="Arial"/>
              </w:rPr>
            </w:pPr>
            <w:r w:rsidRPr="009C1E68">
              <w:rPr>
                <w:rFonts w:cs="Arial"/>
              </w:rPr>
              <w:t xml:space="preserve">A UE supporting this feature shall also indicate support of </w:t>
            </w:r>
            <w:r w:rsidRPr="009C1E68">
              <w:rPr>
                <w:rFonts w:cs="Arial"/>
                <w:i/>
                <w:iCs/>
              </w:rPr>
              <w:t>ack-NACK-FeedbackForMulticast-r17</w:t>
            </w:r>
            <w:r w:rsidRPr="009C1E68">
              <w:rPr>
                <w:rFonts w:cs="Arial"/>
              </w:rPr>
              <w:t xml:space="preserve"> or </w:t>
            </w:r>
            <w:r w:rsidRPr="009C1E68">
              <w:rPr>
                <w:rFonts w:cs="Arial"/>
                <w:i/>
                <w:iCs/>
              </w:rPr>
              <w:t>nack-OnlyFeedbackForMulticast-r17</w:t>
            </w:r>
            <w:r w:rsidRPr="009C1E68">
              <w:rPr>
                <w:rFonts w:cs="Arial"/>
              </w:rPr>
              <w:t xml:space="preserve"> 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p w14:paraId="5F6A4EDE" w14:textId="77777777" w:rsidR="00DA4214" w:rsidRPr="009C1E68" w:rsidRDefault="00DA4214" w:rsidP="0036156F">
            <w:pPr>
              <w:pStyle w:val="TAL"/>
              <w:rPr>
                <w:bCs/>
                <w:iCs/>
              </w:rPr>
            </w:pPr>
          </w:p>
          <w:p w14:paraId="0C607FE1" w14:textId="77777777" w:rsidR="00DA4214" w:rsidRPr="009C1E68" w:rsidRDefault="00DA4214" w:rsidP="0036156F">
            <w:pPr>
              <w:pStyle w:val="TAN"/>
            </w:pPr>
            <w:r w:rsidRPr="009C1E68">
              <w:t>NOTE 1:</w:t>
            </w:r>
            <w:r w:rsidRPr="009C1E68">
              <w:rPr>
                <w:rFonts w:cs="Arial"/>
                <w:szCs w:val="18"/>
              </w:rPr>
              <w:tab/>
            </w:r>
            <w:r w:rsidRPr="009C1E68">
              <w:t>Mode 2 TDM-ed Type-1 HARQ-ACK codebook is generated based on the union TDRA tables from unicast and multicast and the union of k1 sets from unicast and multicast.</w:t>
            </w:r>
          </w:p>
          <w:p w14:paraId="6D169D6C" w14:textId="77777777" w:rsidR="00DA4214" w:rsidRPr="009C1E68" w:rsidRDefault="00DA4214" w:rsidP="0036156F">
            <w:pPr>
              <w:pStyle w:val="TAN"/>
            </w:pPr>
            <w:r w:rsidRPr="009C1E68">
              <w:t>NOTE 2:</w:t>
            </w:r>
            <w:r w:rsidRPr="009C1E68">
              <w:rPr>
                <w:rFonts w:cs="Arial"/>
                <w:szCs w:val="18"/>
              </w:rPr>
              <w:tab/>
            </w:r>
            <w:r w:rsidRPr="009C1E68">
              <w:t>The Type-2 HARQ-ACK codebook is generated by concatenating the Type-2 sub-codebook for unicast and the Type-2 sub-codebook for multicast.</w:t>
            </w:r>
          </w:p>
        </w:tc>
        <w:tc>
          <w:tcPr>
            <w:tcW w:w="709" w:type="dxa"/>
          </w:tcPr>
          <w:p w14:paraId="17A22B67" w14:textId="77777777" w:rsidR="00DA4214" w:rsidRPr="009C1E68" w:rsidRDefault="00DA4214" w:rsidP="0036156F">
            <w:pPr>
              <w:pStyle w:val="TAL"/>
              <w:jc w:val="center"/>
              <w:rPr>
                <w:lang w:eastAsia="ko-KR"/>
              </w:rPr>
            </w:pPr>
            <w:r w:rsidRPr="009C1E68">
              <w:t>BC</w:t>
            </w:r>
          </w:p>
        </w:tc>
        <w:tc>
          <w:tcPr>
            <w:tcW w:w="567" w:type="dxa"/>
          </w:tcPr>
          <w:p w14:paraId="4367C8F0" w14:textId="77777777" w:rsidR="00DA4214" w:rsidRPr="009C1E68" w:rsidRDefault="00DA4214" w:rsidP="0036156F">
            <w:pPr>
              <w:pStyle w:val="TAL"/>
              <w:jc w:val="center"/>
            </w:pPr>
            <w:r w:rsidRPr="009C1E68">
              <w:t>No</w:t>
            </w:r>
          </w:p>
        </w:tc>
        <w:tc>
          <w:tcPr>
            <w:tcW w:w="709" w:type="dxa"/>
          </w:tcPr>
          <w:p w14:paraId="7F9473B4" w14:textId="77777777" w:rsidR="00DA4214" w:rsidRPr="009C1E68" w:rsidRDefault="00DA4214" w:rsidP="0036156F">
            <w:pPr>
              <w:pStyle w:val="TAL"/>
              <w:jc w:val="center"/>
              <w:rPr>
                <w:bCs/>
                <w:iCs/>
              </w:rPr>
            </w:pPr>
            <w:r w:rsidRPr="009C1E68">
              <w:rPr>
                <w:bCs/>
                <w:iCs/>
              </w:rPr>
              <w:t>N/A</w:t>
            </w:r>
          </w:p>
        </w:tc>
        <w:tc>
          <w:tcPr>
            <w:tcW w:w="728" w:type="dxa"/>
          </w:tcPr>
          <w:p w14:paraId="7D27BC65" w14:textId="77777777" w:rsidR="00DA4214" w:rsidRPr="009C1E68" w:rsidRDefault="00DA4214" w:rsidP="0036156F">
            <w:pPr>
              <w:pStyle w:val="TAL"/>
              <w:jc w:val="center"/>
              <w:rPr>
                <w:bCs/>
                <w:iCs/>
              </w:rPr>
            </w:pPr>
            <w:r w:rsidRPr="009C1E68">
              <w:rPr>
                <w:bCs/>
                <w:iCs/>
              </w:rPr>
              <w:t>N/A</w:t>
            </w:r>
          </w:p>
        </w:tc>
      </w:tr>
      <w:tr w:rsidR="00DA4214" w:rsidRPr="009C1E68" w14:paraId="4C3C66B1" w14:textId="77777777" w:rsidTr="0036156F">
        <w:trPr>
          <w:cantSplit/>
          <w:tblHeader/>
        </w:trPr>
        <w:tc>
          <w:tcPr>
            <w:tcW w:w="6917" w:type="dxa"/>
          </w:tcPr>
          <w:p w14:paraId="7D3EB248" w14:textId="77777777" w:rsidR="00DA4214" w:rsidRPr="009C1E68" w:rsidRDefault="00DA4214" w:rsidP="0036156F">
            <w:pPr>
              <w:pStyle w:val="TAL"/>
              <w:rPr>
                <w:b/>
                <w:i/>
              </w:rPr>
            </w:pPr>
            <w:r w:rsidRPr="009C1E68">
              <w:rPr>
                <w:b/>
                <w:i/>
              </w:rPr>
              <w:t>msgA-SUL-r16</w:t>
            </w:r>
          </w:p>
          <w:p w14:paraId="694A7D0C" w14:textId="77777777" w:rsidR="00DA4214" w:rsidRPr="009C1E68" w:rsidRDefault="00DA4214" w:rsidP="0036156F">
            <w:pPr>
              <w:pStyle w:val="TAL"/>
              <w:rPr>
                <w:b/>
                <w:i/>
              </w:rPr>
            </w:pPr>
            <w:r w:rsidRPr="009C1E68">
              <w:rPr>
                <w:rFonts w:cs="Arial"/>
                <w:szCs w:val="18"/>
              </w:rPr>
              <w:t xml:space="preserve">Indicates whether the UE supports MSGA transmission in a band combination including SUL. A UE supporting this feature shall also indicate support of </w:t>
            </w:r>
            <w:r w:rsidRPr="009C1E68">
              <w:rPr>
                <w:rFonts w:cs="Arial"/>
                <w:i/>
                <w:szCs w:val="18"/>
              </w:rPr>
              <w:t>twoStepRACH-r16</w:t>
            </w:r>
            <w:r w:rsidRPr="009C1E68">
              <w:rPr>
                <w:rFonts w:cs="Arial"/>
                <w:szCs w:val="18"/>
              </w:rPr>
              <w:t>.</w:t>
            </w:r>
          </w:p>
        </w:tc>
        <w:tc>
          <w:tcPr>
            <w:tcW w:w="709" w:type="dxa"/>
          </w:tcPr>
          <w:p w14:paraId="69AC302A" w14:textId="77777777" w:rsidR="00DA4214" w:rsidRPr="009C1E68" w:rsidRDefault="00DA4214" w:rsidP="0036156F">
            <w:pPr>
              <w:pStyle w:val="TAL"/>
              <w:jc w:val="center"/>
              <w:rPr>
                <w:lang w:eastAsia="ko-KR"/>
              </w:rPr>
            </w:pPr>
            <w:r w:rsidRPr="009C1E68">
              <w:rPr>
                <w:lang w:eastAsia="ko-KR"/>
              </w:rPr>
              <w:t>BC</w:t>
            </w:r>
          </w:p>
        </w:tc>
        <w:tc>
          <w:tcPr>
            <w:tcW w:w="567" w:type="dxa"/>
          </w:tcPr>
          <w:p w14:paraId="0DC0B04D" w14:textId="77777777" w:rsidR="00DA4214" w:rsidRPr="009C1E68" w:rsidRDefault="00DA4214" w:rsidP="0036156F">
            <w:pPr>
              <w:pStyle w:val="TAL"/>
              <w:jc w:val="center"/>
            </w:pPr>
            <w:r w:rsidRPr="009C1E68">
              <w:t>No</w:t>
            </w:r>
          </w:p>
        </w:tc>
        <w:tc>
          <w:tcPr>
            <w:tcW w:w="709" w:type="dxa"/>
          </w:tcPr>
          <w:p w14:paraId="343822CF" w14:textId="77777777" w:rsidR="00DA4214" w:rsidRPr="009C1E68" w:rsidRDefault="00DA4214" w:rsidP="0036156F">
            <w:pPr>
              <w:pStyle w:val="TAL"/>
              <w:jc w:val="center"/>
            </w:pPr>
            <w:r w:rsidRPr="009C1E68">
              <w:rPr>
                <w:bCs/>
                <w:iCs/>
              </w:rPr>
              <w:t>N/A</w:t>
            </w:r>
          </w:p>
        </w:tc>
        <w:tc>
          <w:tcPr>
            <w:tcW w:w="728" w:type="dxa"/>
          </w:tcPr>
          <w:p w14:paraId="689C38D0" w14:textId="77777777" w:rsidR="00DA4214" w:rsidRPr="009C1E68" w:rsidRDefault="00DA4214" w:rsidP="0036156F">
            <w:pPr>
              <w:pStyle w:val="TAL"/>
              <w:jc w:val="center"/>
            </w:pPr>
            <w:r w:rsidRPr="009C1E68">
              <w:rPr>
                <w:bCs/>
                <w:iCs/>
              </w:rPr>
              <w:t>N/A</w:t>
            </w:r>
          </w:p>
        </w:tc>
      </w:tr>
      <w:tr w:rsidR="00DA4214" w:rsidRPr="009C1E68" w14:paraId="0EADA8E6" w14:textId="77777777" w:rsidTr="0036156F">
        <w:trPr>
          <w:cantSplit/>
          <w:tblHeader/>
        </w:trPr>
        <w:tc>
          <w:tcPr>
            <w:tcW w:w="6917" w:type="dxa"/>
          </w:tcPr>
          <w:p w14:paraId="443C7A0E" w14:textId="77777777" w:rsidR="00DA4214" w:rsidRPr="009C1E68" w:rsidRDefault="00DA4214" w:rsidP="0036156F">
            <w:pPr>
              <w:pStyle w:val="TAL"/>
              <w:rPr>
                <w:rFonts w:cs="Arial"/>
                <w:b/>
                <w:bCs/>
                <w:i/>
                <w:iCs/>
                <w:szCs w:val="18"/>
                <w:lang w:eastAsia="en-GB"/>
              </w:rPr>
            </w:pPr>
            <w:r w:rsidRPr="009C1E68">
              <w:rPr>
                <w:rFonts w:cs="Arial"/>
                <w:b/>
                <w:bCs/>
                <w:i/>
                <w:iCs/>
                <w:szCs w:val="18"/>
                <w:lang w:eastAsia="en-GB"/>
              </w:rPr>
              <w:t>mTRP-CSI-EnhancementPerBC-r17</w:t>
            </w:r>
          </w:p>
          <w:p w14:paraId="5F233830" w14:textId="77777777" w:rsidR="00DA4214" w:rsidRPr="009C1E68" w:rsidRDefault="00DA4214" w:rsidP="0036156F">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652F5FC1" w14:textId="77777777" w:rsidR="00DA4214" w:rsidRPr="009C1E68" w:rsidRDefault="00DA4214" w:rsidP="0036156F">
            <w:pPr>
              <w:pStyle w:val="TAL"/>
              <w:rPr>
                <w:rFonts w:cs="Arial"/>
                <w:szCs w:val="18"/>
              </w:rPr>
            </w:pPr>
            <w:r w:rsidRPr="009C1E68">
              <w:rPr>
                <w:rFonts w:cs="Arial"/>
                <w:szCs w:val="18"/>
              </w:rPr>
              <w:t>This feature also includes following parameters:</w:t>
            </w:r>
          </w:p>
          <w:p w14:paraId="6579528B" w14:textId="77777777" w:rsidR="00DA4214" w:rsidRPr="009C1E68" w:rsidRDefault="00DA4214" w:rsidP="0036156F">
            <w:pPr>
              <w:pStyle w:val="B1"/>
              <w:spacing w:after="0"/>
              <w:rPr>
                <w:rFonts w:cs="Arial"/>
                <w:szCs w:val="18"/>
              </w:rPr>
            </w:pPr>
            <w:r w:rsidRPr="009C1E68">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w:t>
            </w:r>
            <w:proofErr w:type="spellStart"/>
            <w:proofErr w:type="gramStart"/>
            <w:r w:rsidRPr="009C1E68">
              <w:rPr>
                <w:rFonts w:ascii="Arial" w:hAnsi="Arial" w:cs="Arial"/>
                <w:sz w:val="18"/>
                <w:szCs w:val="18"/>
              </w:rPr>
              <w:t>Ks,max</w:t>
            </w:r>
            <w:proofErr w:type="spellEnd"/>
            <w:proofErr w:type="gramEnd"/>
          </w:p>
          <w:p w14:paraId="7A6079C1" w14:textId="77777777" w:rsidR="00DA4214" w:rsidRPr="009C1E68" w:rsidRDefault="00DA4214"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 indicates mode 1 with X=0, mode2 indicates mode 2, both indicate the support of both mode 1 with X=0 and mode 2.</w:t>
            </w:r>
          </w:p>
          <w:p w14:paraId="622BEA75" w14:textId="77777777" w:rsidR="00DA4214" w:rsidRPr="009C1E68" w:rsidRDefault="00DA4214"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is</w:t>
            </w:r>
          </w:p>
          <w:p w14:paraId="49CE6265" w14:textId="77777777" w:rsidR="00DA4214" w:rsidRPr="009C1E68" w:rsidRDefault="00DA4214" w:rsidP="0036156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0DA19902" w14:textId="77777777" w:rsidR="00DA4214" w:rsidRPr="009C1E68" w:rsidRDefault="00DA4214" w:rsidP="0036156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0B778CD0" w14:textId="77777777" w:rsidR="00DA4214" w:rsidRPr="009C1E68" w:rsidRDefault="00DA4214" w:rsidP="0036156F">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indicates the maximum total number of Tx ports of NZP CSI-RS resources associated with NCJT measurement hypotheses</w:t>
            </w:r>
          </w:p>
          <w:p w14:paraId="0461CC0D" w14:textId="77777777" w:rsidR="00DA4214" w:rsidRPr="009C1E68" w:rsidRDefault="00DA4214" w:rsidP="0036156F">
            <w:pPr>
              <w:pStyle w:val="B1"/>
              <w:spacing w:after="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36DDC2F3" w14:textId="77777777" w:rsidR="00DA4214" w:rsidRPr="009C1E68" w:rsidRDefault="00DA4214" w:rsidP="0036156F">
            <w:pPr>
              <w:pStyle w:val="TAL"/>
              <w:jc w:val="center"/>
              <w:rPr>
                <w:lang w:eastAsia="ko-KR"/>
              </w:rPr>
            </w:pPr>
            <w:r w:rsidRPr="009C1E68">
              <w:t>BC</w:t>
            </w:r>
          </w:p>
        </w:tc>
        <w:tc>
          <w:tcPr>
            <w:tcW w:w="567" w:type="dxa"/>
          </w:tcPr>
          <w:p w14:paraId="748CAEE7" w14:textId="77777777" w:rsidR="00DA4214" w:rsidRPr="009C1E68" w:rsidRDefault="00DA4214" w:rsidP="0036156F">
            <w:pPr>
              <w:pStyle w:val="TAL"/>
              <w:jc w:val="center"/>
            </w:pPr>
            <w:r w:rsidRPr="009C1E68">
              <w:t>No</w:t>
            </w:r>
          </w:p>
        </w:tc>
        <w:tc>
          <w:tcPr>
            <w:tcW w:w="709" w:type="dxa"/>
          </w:tcPr>
          <w:p w14:paraId="541ED0D3" w14:textId="77777777" w:rsidR="00DA4214" w:rsidRPr="009C1E68" w:rsidRDefault="00DA4214" w:rsidP="0036156F">
            <w:pPr>
              <w:pStyle w:val="TAL"/>
              <w:jc w:val="center"/>
              <w:rPr>
                <w:bCs/>
                <w:iCs/>
              </w:rPr>
            </w:pPr>
            <w:r w:rsidRPr="009C1E68">
              <w:rPr>
                <w:bCs/>
                <w:iCs/>
              </w:rPr>
              <w:t>N/A</w:t>
            </w:r>
          </w:p>
        </w:tc>
        <w:tc>
          <w:tcPr>
            <w:tcW w:w="728" w:type="dxa"/>
          </w:tcPr>
          <w:p w14:paraId="3D3E00B3" w14:textId="77777777" w:rsidR="00DA4214" w:rsidRPr="009C1E68" w:rsidRDefault="00DA4214" w:rsidP="0036156F">
            <w:pPr>
              <w:pStyle w:val="TAL"/>
              <w:jc w:val="center"/>
              <w:rPr>
                <w:bCs/>
                <w:iCs/>
              </w:rPr>
            </w:pPr>
            <w:r w:rsidRPr="009C1E68">
              <w:rPr>
                <w:bCs/>
                <w:iCs/>
              </w:rPr>
              <w:t>N/A</w:t>
            </w:r>
          </w:p>
        </w:tc>
      </w:tr>
      <w:tr w:rsidR="00DA4214" w:rsidRPr="009C1E68" w14:paraId="01A225DF" w14:textId="77777777" w:rsidTr="0036156F">
        <w:trPr>
          <w:cantSplit/>
          <w:tblHeader/>
        </w:trPr>
        <w:tc>
          <w:tcPr>
            <w:tcW w:w="6917" w:type="dxa"/>
          </w:tcPr>
          <w:p w14:paraId="3735392D" w14:textId="77777777" w:rsidR="00DA4214" w:rsidRPr="009C1E68" w:rsidRDefault="00DA4214" w:rsidP="0036156F">
            <w:pPr>
              <w:pStyle w:val="TAL"/>
              <w:rPr>
                <w:b/>
                <w:i/>
              </w:rPr>
            </w:pPr>
            <w:r w:rsidRPr="009C1E68">
              <w:rPr>
                <w:b/>
                <w:i/>
              </w:rPr>
              <w:lastRenderedPageBreak/>
              <w:t>multiPUCCH-ConfigForMulticast-r17</w:t>
            </w:r>
          </w:p>
          <w:p w14:paraId="0FDF40FA" w14:textId="77777777" w:rsidR="00DA4214" w:rsidRPr="009C1E68" w:rsidRDefault="00DA4214" w:rsidP="0036156F">
            <w:pPr>
              <w:pStyle w:val="TAL"/>
            </w:pPr>
            <w:r w:rsidRPr="009C1E68">
              <w:t xml:space="preserve">Indicates whether the UE supports </w:t>
            </w:r>
            <w:r w:rsidRPr="009C1E68">
              <w:rPr>
                <w:i/>
                <w:iCs/>
              </w:rPr>
              <w:t>PUCCH-</w:t>
            </w:r>
            <w:proofErr w:type="spellStart"/>
            <w:r w:rsidRPr="009C1E68">
              <w:rPr>
                <w:i/>
                <w:iCs/>
              </w:rPr>
              <w:t>ConfigurationList</w:t>
            </w:r>
            <w:proofErr w:type="spellEnd"/>
            <w:r w:rsidRPr="009C1E68">
              <w:t xml:space="preserve"> for multicast HARQ-ACK feedback, separate from that of unicast configurations.</w:t>
            </w:r>
          </w:p>
          <w:p w14:paraId="02CC7132" w14:textId="77777777" w:rsidR="00DA4214" w:rsidRPr="009C1E68" w:rsidRDefault="00DA4214" w:rsidP="0036156F">
            <w:pPr>
              <w:pStyle w:val="TAL"/>
              <w:rPr>
                <w:rFonts w:cs="Arial"/>
                <w:szCs w:val="18"/>
              </w:rPr>
            </w:pPr>
          </w:p>
          <w:p w14:paraId="781F2B61" w14:textId="77777777" w:rsidR="00DA4214" w:rsidRPr="009C1E68" w:rsidRDefault="00DA4214" w:rsidP="0036156F">
            <w:pPr>
              <w:pStyle w:val="TAL"/>
              <w:rPr>
                <w:b/>
                <w:i/>
              </w:rPr>
            </w:pPr>
            <w:r w:rsidRPr="009C1E68">
              <w:t xml:space="preserve">A UE supporting this feature shall also indicate support of </w:t>
            </w:r>
            <w:r w:rsidRPr="009C1E68">
              <w:rPr>
                <w:i/>
              </w:rPr>
              <w:t xml:space="preserve">singlePUCCH-ConfigForMulticast-r17 </w:t>
            </w:r>
            <w:r w:rsidRPr="009C1E68">
              <w:rPr>
                <w:iCs/>
              </w:rPr>
              <w:t xml:space="preserve">and </w:t>
            </w:r>
            <w:r w:rsidRPr="009C1E68">
              <w:rPr>
                <w:i/>
              </w:rPr>
              <w:t>priorityIndicatorInDCI-Multicast-r17</w:t>
            </w:r>
            <w:r w:rsidRPr="009C1E68">
              <w:t>.</w:t>
            </w:r>
          </w:p>
        </w:tc>
        <w:tc>
          <w:tcPr>
            <w:tcW w:w="709" w:type="dxa"/>
          </w:tcPr>
          <w:p w14:paraId="5ED02C7D" w14:textId="77777777" w:rsidR="00DA4214" w:rsidRPr="009C1E68" w:rsidRDefault="00DA4214" w:rsidP="0036156F">
            <w:pPr>
              <w:pStyle w:val="TAL"/>
              <w:jc w:val="center"/>
            </w:pPr>
            <w:r w:rsidRPr="009C1E68">
              <w:t>BC</w:t>
            </w:r>
          </w:p>
        </w:tc>
        <w:tc>
          <w:tcPr>
            <w:tcW w:w="567" w:type="dxa"/>
          </w:tcPr>
          <w:p w14:paraId="734798BD" w14:textId="77777777" w:rsidR="00DA4214" w:rsidRPr="009C1E68" w:rsidRDefault="00DA4214" w:rsidP="0036156F">
            <w:pPr>
              <w:pStyle w:val="TAL"/>
              <w:jc w:val="center"/>
            </w:pPr>
            <w:r w:rsidRPr="009C1E68">
              <w:t>No</w:t>
            </w:r>
          </w:p>
        </w:tc>
        <w:tc>
          <w:tcPr>
            <w:tcW w:w="709" w:type="dxa"/>
          </w:tcPr>
          <w:p w14:paraId="1CBB88FE" w14:textId="77777777" w:rsidR="00DA4214" w:rsidRPr="009C1E68" w:rsidRDefault="00DA4214" w:rsidP="0036156F">
            <w:pPr>
              <w:pStyle w:val="TAL"/>
              <w:jc w:val="center"/>
              <w:rPr>
                <w:bCs/>
                <w:iCs/>
              </w:rPr>
            </w:pPr>
            <w:r w:rsidRPr="009C1E68">
              <w:rPr>
                <w:bCs/>
                <w:iCs/>
              </w:rPr>
              <w:t>N/A</w:t>
            </w:r>
          </w:p>
        </w:tc>
        <w:tc>
          <w:tcPr>
            <w:tcW w:w="728" w:type="dxa"/>
          </w:tcPr>
          <w:p w14:paraId="61833557" w14:textId="77777777" w:rsidR="00DA4214" w:rsidRPr="009C1E68" w:rsidRDefault="00DA4214" w:rsidP="0036156F">
            <w:pPr>
              <w:pStyle w:val="TAL"/>
              <w:jc w:val="center"/>
              <w:rPr>
                <w:bCs/>
                <w:iCs/>
              </w:rPr>
            </w:pPr>
            <w:r w:rsidRPr="009C1E68">
              <w:rPr>
                <w:bCs/>
                <w:iCs/>
              </w:rPr>
              <w:t>N/A</w:t>
            </w:r>
          </w:p>
        </w:tc>
      </w:tr>
      <w:tr w:rsidR="00DA4214" w:rsidRPr="009C1E68" w14:paraId="2F541EC4" w14:textId="77777777" w:rsidTr="0036156F">
        <w:trPr>
          <w:cantSplit/>
          <w:tblHeader/>
        </w:trPr>
        <w:tc>
          <w:tcPr>
            <w:tcW w:w="6917" w:type="dxa"/>
          </w:tcPr>
          <w:p w14:paraId="449398A1" w14:textId="77777777" w:rsidR="00DA4214" w:rsidRPr="009C1E68" w:rsidRDefault="00DA4214" w:rsidP="0036156F">
            <w:pPr>
              <w:pStyle w:val="TAL"/>
              <w:rPr>
                <w:b/>
                <w:i/>
              </w:rPr>
            </w:pPr>
            <w:r w:rsidRPr="009C1E68">
              <w:rPr>
                <w:b/>
                <w:i/>
              </w:rPr>
              <w:t>mux-HARQ-ACK-UnicastMulticast-r17</w:t>
            </w:r>
          </w:p>
          <w:p w14:paraId="6D53304E" w14:textId="77777777" w:rsidR="00DA4214" w:rsidRPr="009C1E68" w:rsidRDefault="00DA4214" w:rsidP="0036156F">
            <w:pPr>
              <w:pStyle w:val="TAL"/>
            </w:pPr>
            <w:r w:rsidRPr="009C1E68">
              <w:rPr>
                <w:bCs/>
                <w:iCs/>
              </w:rPr>
              <w:t>Indicates whether the UE supports multiplexing HARQ-ACK for unicast and for multicast with the same priority and different HARQ-ACK codebook types in a PUCCH or in a PUSCH.</w:t>
            </w:r>
          </w:p>
          <w:p w14:paraId="2B710125" w14:textId="77777777" w:rsidR="00DA4214" w:rsidRPr="009C1E68" w:rsidRDefault="00DA4214" w:rsidP="0036156F">
            <w:pPr>
              <w:pStyle w:val="B1"/>
              <w:spacing w:after="0"/>
              <w:ind w:left="0" w:firstLine="0"/>
              <w:rPr>
                <w:bCs/>
                <w:iCs/>
                <w:szCs w:val="22"/>
              </w:rPr>
            </w:pPr>
          </w:p>
          <w:p w14:paraId="2945B5FE" w14:textId="77777777" w:rsidR="00DA4214" w:rsidRPr="009C1E68" w:rsidRDefault="00DA4214" w:rsidP="0036156F">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or </w:t>
            </w:r>
            <w:r w:rsidRPr="009C1E68">
              <w:rPr>
                <w:rFonts w:cs="Arial"/>
                <w:i/>
                <w:iCs/>
              </w:rPr>
              <w:t xml:space="preserve">nack-OnlyFeedbackForMulticast-r17 </w:t>
            </w:r>
            <w:r w:rsidRPr="009C1E68">
              <w:rPr>
                <w:rFonts w:cs="Arial"/>
              </w:rPr>
              <w:t xml:space="preserve">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tc>
        <w:tc>
          <w:tcPr>
            <w:tcW w:w="709" w:type="dxa"/>
          </w:tcPr>
          <w:p w14:paraId="7263AB09" w14:textId="77777777" w:rsidR="00DA4214" w:rsidRPr="009C1E68" w:rsidRDefault="00DA4214" w:rsidP="0036156F">
            <w:pPr>
              <w:pStyle w:val="TAL"/>
              <w:jc w:val="center"/>
            </w:pPr>
            <w:r w:rsidRPr="009C1E68">
              <w:t>BC</w:t>
            </w:r>
          </w:p>
        </w:tc>
        <w:tc>
          <w:tcPr>
            <w:tcW w:w="567" w:type="dxa"/>
          </w:tcPr>
          <w:p w14:paraId="74A56955" w14:textId="77777777" w:rsidR="00DA4214" w:rsidRPr="009C1E68" w:rsidRDefault="00DA4214" w:rsidP="0036156F">
            <w:pPr>
              <w:pStyle w:val="TAL"/>
              <w:jc w:val="center"/>
            </w:pPr>
            <w:r w:rsidRPr="009C1E68">
              <w:t>No</w:t>
            </w:r>
          </w:p>
        </w:tc>
        <w:tc>
          <w:tcPr>
            <w:tcW w:w="709" w:type="dxa"/>
          </w:tcPr>
          <w:p w14:paraId="08C6E5D5" w14:textId="77777777" w:rsidR="00DA4214" w:rsidRPr="009C1E68" w:rsidRDefault="00DA4214" w:rsidP="0036156F">
            <w:pPr>
              <w:pStyle w:val="TAL"/>
              <w:jc w:val="center"/>
              <w:rPr>
                <w:bCs/>
                <w:iCs/>
              </w:rPr>
            </w:pPr>
            <w:r w:rsidRPr="009C1E68">
              <w:rPr>
                <w:bCs/>
                <w:iCs/>
              </w:rPr>
              <w:t>N/A</w:t>
            </w:r>
          </w:p>
        </w:tc>
        <w:tc>
          <w:tcPr>
            <w:tcW w:w="728" w:type="dxa"/>
          </w:tcPr>
          <w:p w14:paraId="516BCAE9" w14:textId="77777777" w:rsidR="00DA4214" w:rsidRPr="009C1E68" w:rsidRDefault="00DA4214" w:rsidP="0036156F">
            <w:pPr>
              <w:pStyle w:val="TAL"/>
              <w:jc w:val="center"/>
              <w:rPr>
                <w:bCs/>
                <w:iCs/>
              </w:rPr>
            </w:pPr>
            <w:r w:rsidRPr="009C1E68">
              <w:rPr>
                <w:bCs/>
                <w:iCs/>
              </w:rPr>
              <w:t>N/A</w:t>
            </w:r>
          </w:p>
        </w:tc>
      </w:tr>
      <w:tr w:rsidR="00DA4214" w:rsidRPr="009C1E68" w14:paraId="16ECB4AC" w14:textId="77777777" w:rsidTr="0036156F">
        <w:trPr>
          <w:cantSplit/>
          <w:tblHeader/>
        </w:trPr>
        <w:tc>
          <w:tcPr>
            <w:tcW w:w="6917" w:type="dxa"/>
          </w:tcPr>
          <w:p w14:paraId="492D220A" w14:textId="77777777" w:rsidR="00DA4214" w:rsidRPr="009C1E68" w:rsidRDefault="00DA4214" w:rsidP="0036156F">
            <w:pPr>
              <w:pStyle w:val="TAL"/>
              <w:rPr>
                <w:b/>
                <w:i/>
              </w:rPr>
            </w:pPr>
            <w:r w:rsidRPr="009C1E68">
              <w:rPr>
                <w:b/>
                <w:i/>
              </w:rPr>
              <w:t>nack-OnlyFeedbackForMulticast-r17</w:t>
            </w:r>
          </w:p>
          <w:p w14:paraId="637FB57E" w14:textId="77777777" w:rsidR="00DA4214" w:rsidRPr="009C1E68" w:rsidRDefault="00DA4214" w:rsidP="0036156F">
            <w:pPr>
              <w:pStyle w:val="TAL"/>
            </w:pPr>
            <w:r w:rsidRPr="009C1E68">
              <w:rPr>
                <w:bCs/>
                <w:iCs/>
              </w:rPr>
              <w:t xml:space="preserve">Indicates </w:t>
            </w:r>
            <w:r w:rsidRPr="009C1E68">
              <w:t xml:space="preserve">whether the UE supports </w:t>
            </w:r>
            <w:r w:rsidRPr="009C1E68">
              <w:rPr>
                <w:rFonts w:cs="Arial"/>
                <w:szCs w:val="18"/>
              </w:rPr>
              <w:t>NACK-only based HARQ-ACK feedback for multicast RRC-based enabling/disabling with ACK/NACK transforming,</w:t>
            </w:r>
            <w:r w:rsidRPr="009C1E68">
              <w:t xml:space="preserve"> comprised of the following functional components:</w:t>
            </w:r>
          </w:p>
          <w:p w14:paraId="35629723"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and enabling/disabling NACK-only based HARQ-ACK feedback configured by RRC signalling for dynamic scheduling for multicast, including:</w:t>
            </w:r>
          </w:p>
          <w:p w14:paraId="224CF6EE" w14:textId="77777777" w:rsidR="00DA4214" w:rsidRPr="009C1E68" w:rsidRDefault="00DA4214" w:rsidP="0036156F">
            <w:pPr>
              <w:pStyle w:val="B2"/>
              <w:spacing w:after="0"/>
              <w:rPr>
                <w:rFonts w:ascii="Arial" w:hAnsi="Arial" w:cs="Arial"/>
                <w:sz w:val="18"/>
                <w:szCs w:val="18"/>
              </w:rPr>
            </w:pPr>
            <w:r w:rsidRPr="009C1E68">
              <w:t>-</w:t>
            </w:r>
            <w:r w:rsidRPr="009C1E68">
              <w:rPr>
                <w:rFonts w:ascii="Arial" w:hAnsi="Arial" w:cs="Arial"/>
                <w:sz w:val="18"/>
                <w:szCs w:val="18"/>
              </w:rPr>
              <w:tab/>
              <w:t>A single TB with NACK-only feedback transmitted in PUCCH</w:t>
            </w:r>
          </w:p>
          <w:p w14:paraId="7DA9BA6F" w14:textId="77777777" w:rsidR="00DA4214" w:rsidRPr="009C1E68" w:rsidRDefault="00DA4214" w:rsidP="0036156F">
            <w:pPr>
              <w:pStyle w:val="B2"/>
              <w:spacing w:after="0"/>
            </w:pPr>
            <w:r w:rsidRPr="009C1E68">
              <w:rPr>
                <w:rFonts w:ascii="Arial" w:hAnsi="Arial" w:cs="Arial"/>
                <w:sz w:val="18"/>
                <w:szCs w:val="18"/>
              </w:rPr>
              <w:t>-</w:t>
            </w:r>
            <w:r w:rsidRPr="009C1E68">
              <w:rPr>
                <w:rFonts w:ascii="Arial" w:hAnsi="Arial" w:cs="Arial"/>
                <w:sz w:val="18"/>
                <w:szCs w:val="18"/>
              </w:rPr>
              <w:tab/>
              <w:t>Multiple TB with NACK-only feedback transmitted in PUCCH by transforming into ACK/NACK bits</w:t>
            </w:r>
          </w:p>
          <w:p w14:paraId="73623A71" w14:textId="77777777" w:rsidR="00DA4214" w:rsidRPr="009C1E68" w:rsidRDefault="00DA4214" w:rsidP="0036156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shared PUCCH resource configurations with unicast;</w:t>
            </w:r>
          </w:p>
          <w:p w14:paraId="1A6906A7" w14:textId="77777777" w:rsidR="00DA4214" w:rsidRPr="009C1E68" w:rsidRDefault="00DA4214" w:rsidP="0036156F">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one or multiple TB with NACK-only feedback transmitted in PUSCH by transforming into ACK/NACK bits;</w:t>
            </w:r>
          </w:p>
          <w:p w14:paraId="4A30E30C" w14:textId="77777777" w:rsidR="00DA4214" w:rsidRPr="009C1E68" w:rsidRDefault="00DA4214" w:rsidP="0036156F">
            <w:pPr>
              <w:pStyle w:val="B1"/>
              <w:spacing w:after="0"/>
              <w:rPr>
                <w:rFonts w:ascii="Arial" w:hAnsi="Arial" w:cs="Arial"/>
              </w:rPr>
            </w:pPr>
            <w:r w:rsidRPr="009C1E68">
              <w:rPr>
                <w:rFonts w:ascii="Arial" w:hAnsi="Arial" w:cs="Arial"/>
                <w:sz w:val="18"/>
                <w:szCs w:val="18"/>
              </w:rPr>
              <w:t>-</w:t>
            </w:r>
            <w:r w:rsidRPr="009C1E68">
              <w:rPr>
                <w:rFonts w:ascii="Arial" w:hAnsi="Arial" w:cs="Arial"/>
                <w:sz w:val="18"/>
                <w:szCs w:val="18"/>
              </w:rPr>
              <w:tab/>
              <w:t xml:space="preserve">Supports One or multiple TB with NACK-only feedback transmitted in PUCCH by transforming into ACK/NACK bits when multiplexing with </w:t>
            </w:r>
            <w:proofErr w:type="gramStart"/>
            <w:r w:rsidRPr="009C1E68">
              <w:rPr>
                <w:rFonts w:ascii="Arial" w:hAnsi="Arial" w:cs="Arial"/>
                <w:sz w:val="18"/>
                <w:szCs w:val="18"/>
              </w:rPr>
              <w:t>other</w:t>
            </w:r>
            <w:proofErr w:type="gramEnd"/>
            <w:r w:rsidRPr="009C1E68">
              <w:rPr>
                <w:rFonts w:ascii="Arial" w:hAnsi="Arial" w:cs="Arial"/>
                <w:sz w:val="18"/>
                <w:szCs w:val="18"/>
              </w:rPr>
              <w:t xml:space="preserve"> UCI.</w:t>
            </w:r>
          </w:p>
          <w:p w14:paraId="50832DE8" w14:textId="77777777" w:rsidR="00DA4214" w:rsidRPr="009C1E68" w:rsidRDefault="00DA4214" w:rsidP="0036156F">
            <w:pPr>
              <w:pStyle w:val="TAL"/>
              <w:rPr>
                <w:bCs/>
                <w:iCs/>
              </w:rPr>
            </w:pPr>
          </w:p>
          <w:p w14:paraId="5385025C" w14:textId="77777777" w:rsidR="00DA4214" w:rsidRPr="009C1E68" w:rsidRDefault="00DA4214" w:rsidP="0036156F">
            <w:pPr>
              <w:pStyle w:val="TAL"/>
              <w:rPr>
                <w:rFonts w:cs="Arial"/>
                <w:b/>
                <w:bCs/>
                <w:i/>
                <w:iCs/>
                <w:szCs w:val="18"/>
                <w:lang w:eastAsia="en-GB"/>
              </w:rPr>
            </w:pPr>
            <w:r w:rsidRPr="009C1E68">
              <w:t xml:space="preserve">A UE supporting this feature shall also indicate support of </w:t>
            </w:r>
            <w:r w:rsidRPr="009C1E68">
              <w:rPr>
                <w:i/>
              </w:rPr>
              <w:t>ack-NACK-FeedbackForMulticast-r17</w:t>
            </w:r>
            <w:r w:rsidRPr="009C1E68">
              <w:t>.</w:t>
            </w:r>
          </w:p>
        </w:tc>
        <w:tc>
          <w:tcPr>
            <w:tcW w:w="709" w:type="dxa"/>
          </w:tcPr>
          <w:p w14:paraId="30B85E89" w14:textId="77777777" w:rsidR="00DA4214" w:rsidRPr="009C1E68" w:rsidRDefault="00DA4214" w:rsidP="0036156F">
            <w:pPr>
              <w:pStyle w:val="TAL"/>
              <w:jc w:val="center"/>
            </w:pPr>
            <w:r w:rsidRPr="009C1E68">
              <w:t>BC</w:t>
            </w:r>
          </w:p>
        </w:tc>
        <w:tc>
          <w:tcPr>
            <w:tcW w:w="567" w:type="dxa"/>
          </w:tcPr>
          <w:p w14:paraId="2C0F82D1" w14:textId="77777777" w:rsidR="00DA4214" w:rsidRPr="009C1E68" w:rsidRDefault="00DA4214" w:rsidP="0036156F">
            <w:pPr>
              <w:pStyle w:val="TAL"/>
              <w:jc w:val="center"/>
            </w:pPr>
            <w:r w:rsidRPr="009C1E68">
              <w:t>No</w:t>
            </w:r>
          </w:p>
        </w:tc>
        <w:tc>
          <w:tcPr>
            <w:tcW w:w="709" w:type="dxa"/>
          </w:tcPr>
          <w:p w14:paraId="6A1A459E" w14:textId="77777777" w:rsidR="00DA4214" w:rsidRPr="009C1E68" w:rsidRDefault="00DA4214" w:rsidP="0036156F">
            <w:pPr>
              <w:pStyle w:val="TAL"/>
              <w:jc w:val="center"/>
              <w:rPr>
                <w:bCs/>
                <w:iCs/>
              </w:rPr>
            </w:pPr>
            <w:r w:rsidRPr="009C1E68">
              <w:rPr>
                <w:bCs/>
                <w:iCs/>
              </w:rPr>
              <w:t>N/A</w:t>
            </w:r>
          </w:p>
        </w:tc>
        <w:tc>
          <w:tcPr>
            <w:tcW w:w="728" w:type="dxa"/>
          </w:tcPr>
          <w:p w14:paraId="0CEDB95C" w14:textId="77777777" w:rsidR="00DA4214" w:rsidRPr="009C1E68" w:rsidRDefault="00DA4214" w:rsidP="0036156F">
            <w:pPr>
              <w:pStyle w:val="TAL"/>
              <w:jc w:val="center"/>
              <w:rPr>
                <w:bCs/>
                <w:iCs/>
              </w:rPr>
            </w:pPr>
            <w:r w:rsidRPr="009C1E68">
              <w:rPr>
                <w:bCs/>
                <w:iCs/>
              </w:rPr>
              <w:t>N/A</w:t>
            </w:r>
          </w:p>
        </w:tc>
      </w:tr>
      <w:tr w:rsidR="00DA4214" w:rsidRPr="009C1E68" w14:paraId="0C6432E9"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BF172" w14:textId="77777777" w:rsidR="00DA4214" w:rsidRPr="009C1E68" w:rsidRDefault="00DA4214" w:rsidP="0036156F">
            <w:pPr>
              <w:pStyle w:val="TAL"/>
              <w:rPr>
                <w:b/>
                <w:i/>
              </w:rPr>
            </w:pPr>
            <w:r w:rsidRPr="009C1E68">
              <w:rPr>
                <w:b/>
                <w:i/>
              </w:rPr>
              <w:t>nack-OnlyFeedbackForSPS-Multicast-r17</w:t>
            </w:r>
          </w:p>
          <w:p w14:paraId="3DCA566A" w14:textId="77777777" w:rsidR="00DA4214" w:rsidRPr="009C1E68" w:rsidRDefault="00DA4214" w:rsidP="0036156F">
            <w:pPr>
              <w:pStyle w:val="TAL"/>
            </w:pPr>
            <w:r w:rsidRPr="009C1E68">
              <w:rPr>
                <w:bCs/>
                <w:iCs/>
              </w:rPr>
              <w:t xml:space="preserve">Indicates </w:t>
            </w:r>
            <w:r w:rsidRPr="009C1E68">
              <w:t xml:space="preserve">whether the UE supports </w:t>
            </w:r>
            <w:r w:rsidRPr="009C1E68">
              <w:rPr>
                <w:rFonts w:cs="Arial"/>
                <w:szCs w:val="18"/>
              </w:rPr>
              <w:t>RRC-based enabling/disabling NACK-only based feedback for SPS group-common PDSCH for multicast,</w:t>
            </w:r>
            <w:r w:rsidRPr="009C1E68">
              <w:t xml:space="preserve"> comprised of the following functional components:</w:t>
            </w:r>
          </w:p>
          <w:p w14:paraId="1661FC99"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8243620"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single TB with NACK-only feedback transmitted in PUCCH</w:t>
            </w:r>
          </w:p>
          <w:p w14:paraId="303D3A79" w14:textId="77777777" w:rsidR="00DA4214" w:rsidRPr="009C1E68" w:rsidRDefault="00DA4214"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 TBs with NACK-only feedback transmitted in PUCCH by transforming into ACK/NACK bits</w:t>
            </w:r>
          </w:p>
          <w:p w14:paraId="37F90D6C"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shared PUCCH resource configurations with unicast</w:t>
            </w:r>
          </w:p>
          <w:p w14:paraId="6884BD6D"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PUSCH by transforming into ACK/NACK bits</w:t>
            </w:r>
          </w:p>
          <w:p w14:paraId="4763EC98"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One or multiple TB with NACK-only feedback transmitted in PUCCH by transforming into ACK/NACK bits when multiplexing with </w:t>
            </w:r>
            <w:proofErr w:type="gramStart"/>
            <w:r w:rsidRPr="009C1E68">
              <w:rPr>
                <w:rFonts w:ascii="Arial" w:hAnsi="Arial" w:cs="Arial"/>
                <w:sz w:val="18"/>
                <w:szCs w:val="18"/>
              </w:rPr>
              <w:t>other</w:t>
            </w:r>
            <w:proofErr w:type="gramEnd"/>
            <w:r w:rsidRPr="009C1E68">
              <w:rPr>
                <w:rFonts w:ascii="Arial" w:hAnsi="Arial" w:cs="Arial"/>
                <w:sz w:val="18"/>
                <w:szCs w:val="18"/>
              </w:rPr>
              <w:t xml:space="preserve"> UCI</w:t>
            </w:r>
          </w:p>
          <w:p w14:paraId="5F784F92" w14:textId="77777777" w:rsidR="00DA4214" w:rsidRPr="009C1E68" w:rsidRDefault="00DA4214" w:rsidP="0036156F">
            <w:pPr>
              <w:pStyle w:val="TAL"/>
              <w:rPr>
                <w:bCs/>
                <w:iCs/>
              </w:rPr>
            </w:pPr>
          </w:p>
          <w:p w14:paraId="25917167" w14:textId="77777777" w:rsidR="00DA4214" w:rsidRPr="009C1E68" w:rsidRDefault="00DA4214" w:rsidP="0036156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57B83C55" w14:textId="77777777" w:rsidR="00DA4214" w:rsidRPr="009C1E68" w:rsidRDefault="00DA4214" w:rsidP="0036156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51EF6065" w14:textId="77777777" w:rsidR="00DA4214" w:rsidRPr="009C1E68" w:rsidRDefault="00DA4214"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6751E286" w14:textId="77777777" w:rsidR="00DA4214" w:rsidRPr="009C1E68" w:rsidRDefault="00DA4214"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6C14BB" w14:textId="77777777" w:rsidR="00DA4214" w:rsidRPr="009C1E68" w:rsidRDefault="00DA4214" w:rsidP="0036156F">
            <w:pPr>
              <w:pStyle w:val="TAL"/>
              <w:jc w:val="center"/>
              <w:rPr>
                <w:bCs/>
                <w:iCs/>
              </w:rPr>
            </w:pPr>
            <w:r w:rsidRPr="009C1E68">
              <w:rPr>
                <w:bCs/>
                <w:iCs/>
              </w:rPr>
              <w:t>N/A</w:t>
            </w:r>
          </w:p>
        </w:tc>
      </w:tr>
      <w:tr w:rsidR="00DA4214" w:rsidRPr="009C1E68" w14:paraId="23DB3E90" w14:textId="77777777" w:rsidTr="0036156F">
        <w:trPr>
          <w:cantSplit/>
          <w:tblHeader/>
        </w:trPr>
        <w:tc>
          <w:tcPr>
            <w:tcW w:w="6917" w:type="dxa"/>
          </w:tcPr>
          <w:p w14:paraId="7B01DA79" w14:textId="77777777" w:rsidR="00DA4214" w:rsidRPr="009C1E68" w:rsidRDefault="00DA4214" w:rsidP="0036156F">
            <w:pPr>
              <w:pStyle w:val="TAL"/>
              <w:rPr>
                <w:b/>
                <w:i/>
              </w:rPr>
            </w:pPr>
            <w:r w:rsidRPr="009C1E68">
              <w:rPr>
                <w:b/>
                <w:i/>
              </w:rPr>
              <w:t>nack-OnlyFeedbackSpecificResourceForMulticast-r17</w:t>
            </w:r>
          </w:p>
          <w:p w14:paraId="11275F40" w14:textId="77777777" w:rsidR="00DA4214" w:rsidRPr="009C1E68" w:rsidRDefault="00DA4214" w:rsidP="0036156F">
            <w:pPr>
              <w:pStyle w:val="TAL"/>
            </w:pPr>
            <w:r w:rsidRPr="009C1E68">
              <w:rPr>
                <w:bCs/>
                <w:iCs/>
              </w:rPr>
              <w:t xml:space="preserve">Indicates </w:t>
            </w:r>
            <w:r w:rsidRPr="009C1E68">
              <w:t xml:space="preserve">whether the UE supports </w:t>
            </w:r>
            <w:r w:rsidRPr="009C1E68">
              <w:rPr>
                <w:rFonts w:cs="Arial"/>
                <w:szCs w:val="18"/>
              </w:rPr>
              <w:t>NACK-only based HARQ-ACK feedback for multicast corresponding to a specific sequence or a PUCCH transmission,</w:t>
            </w:r>
            <w:r w:rsidRPr="009C1E68">
              <w:t xml:space="preserve"> comprised of the following functional components:</w:t>
            </w:r>
          </w:p>
          <w:p w14:paraId="2E7DE781"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dynamic scheduling for multicast, including:</w:t>
            </w:r>
          </w:p>
          <w:p w14:paraId="2F26FDC1" w14:textId="77777777" w:rsidR="00DA4214" w:rsidRPr="009C1E68" w:rsidRDefault="00DA4214" w:rsidP="0036156F">
            <w:pPr>
              <w:pStyle w:val="B2"/>
              <w:spacing w:after="0"/>
              <w:rPr>
                <w:rFonts w:ascii="Arial" w:hAnsi="Arial" w:cs="Arial"/>
                <w:sz w:val="18"/>
                <w:szCs w:val="18"/>
              </w:rPr>
            </w:pPr>
            <w:r w:rsidRPr="009C1E68">
              <w:t>-</w:t>
            </w:r>
            <w:r w:rsidRPr="009C1E68">
              <w:rPr>
                <w:rFonts w:ascii="Arial" w:hAnsi="Arial" w:cs="Arial"/>
                <w:sz w:val="18"/>
                <w:szCs w:val="18"/>
              </w:rPr>
              <w:tab/>
              <w:t>Up to 4 TBs with NACK-only feedback transmitted in PUCCH by select one PUCCH resource</w:t>
            </w:r>
          </w:p>
          <w:p w14:paraId="05E1B04E"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separate PUCCH resource configurations from unicast;</w:t>
            </w:r>
          </w:p>
          <w:p w14:paraId="3E3555FC"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single TB with NACK-only feedback transmitted in PUCCH;</w:t>
            </w:r>
          </w:p>
          <w:p w14:paraId="1F30807C" w14:textId="77777777" w:rsidR="00DA4214" w:rsidRPr="009C1E68" w:rsidRDefault="00DA4214" w:rsidP="0036156F">
            <w:pPr>
              <w:pStyle w:val="B1"/>
              <w:spacing w:after="0"/>
            </w:pPr>
            <w:r w:rsidRPr="009C1E68">
              <w:rPr>
                <w:rFonts w:ascii="Arial" w:hAnsi="Arial" w:cs="Arial"/>
                <w:sz w:val="18"/>
                <w:szCs w:val="18"/>
              </w:rPr>
              <w:t>-</w:t>
            </w:r>
            <w:r w:rsidRPr="009C1E68">
              <w:rPr>
                <w:rFonts w:ascii="Arial" w:hAnsi="Arial" w:cs="Arial"/>
                <w:sz w:val="18"/>
                <w:szCs w:val="18"/>
              </w:rPr>
              <w:tab/>
              <w:t>Supports up to 4TBs with NACK-only feedback transmitted in PUSCH by transforming into ACK/NACK bits.</w:t>
            </w:r>
          </w:p>
          <w:p w14:paraId="22BDEA05" w14:textId="77777777" w:rsidR="00DA4214" w:rsidRPr="009C1E68" w:rsidRDefault="00DA4214" w:rsidP="0036156F">
            <w:pPr>
              <w:pStyle w:val="TAL"/>
              <w:rPr>
                <w:bCs/>
                <w:iCs/>
              </w:rPr>
            </w:pPr>
          </w:p>
          <w:p w14:paraId="6AC7748A" w14:textId="77777777" w:rsidR="00DA4214" w:rsidRPr="009C1E68" w:rsidRDefault="00DA4214" w:rsidP="0036156F">
            <w:pPr>
              <w:pStyle w:val="TAL"/>
              <w:rPr>
                <w:rFonts w:cs="Arial"/>
                <w:b/>
                <w:bCs/>
                <w:i/>
                <w:iCs/>
                <w:szCs w:val="18"/>
                <w:lang w:eastAsia="en-GB"/>
              </w:rPr>
            </w:pPr>
            <w:r w:rsidRPr="009C1E68">
              <w:t xml:space="preserve">A UE supporting this feature shall also indicate support of </w:t>
            </w:r>
            <w:r w:rsidRPr="009C1E68">
              <w:rPr>
                <w:i/>
              </w:rPr>
              <w:t>nack-OnlyFeedbackForMulticast-r17</w:t>
            </w:r>
            <w:r w:rsidRPr="009C1E68">
              <w:t>.</w:t>
            </w:r>
          </w:p>
        </w:tc>
        <w:tc>
          <w:tcPr>
            <w:tcW w:w="709" w:type="dxa"/>
          </w:tcPr>
          <w:p w14:paraId="00CED137" w14:textId="77777777" w:rsidR="00DA4214" w:rsidRPr="009C1E68" w:rsidRDefault="00DA4214" w:rsidP="0036156F">
            <w:pPr>
              <w:pStyle w:val="TAL"/>
              <w:jc w:val="center"/>
            </w:pPr>
            <w:r w:rsidRPr="009C1E68">
              <w:t>BC</w:t>
            </w:r>
          </w:p>
        </w:tc>
        <w:tc>
          <w:tcPr>
            <w:tcW w:w="567" w:type="dxa"/>
          </w:tcPr>
          <w:p w14:paraId="193CE0DB" w14:textId="77777777" w:rsidR="00DA4214" w:rsidRPr="009C1E68" w:rsidRDefault="00DA4214" w:rsidP="0036156F">
            <w:pPr>
              <w:pStyle w:val="TAL"/>
              <w:jc w:val="center"/>
            </w:pPr>
            <w:r w:rsidRPr="009C1E68">
              <w:t>No</w:t>
            </w:r>
          </w:p>
        </w:tc>
        <w:tc>
          <w:tcPr>
            <w:tcW w:w="709" w:type="dxa"/>
          </w:tcPr>
          <w:p w14:paraId="4F8AFC0A" w14:textId="77777777" w:rsidR="00DA4214" w:rsidRPr="009C1E68" w:rsidRDefault="00DA4214" w:rsidP="0036156F">
            <w:pPr>
              <w:pStyle w:val="TAL"/>
              <w:jc w:val="center"/>
              <w:rPr>
                <w:bCs/>
                <w:iCs/>
              </w:rPr>
            </w:pPr>
            <w:r w:rsidRPr="009C1E68">
              <w:rPr>
                <w:bCs/>
                <w:iCs/>
              </w:rPr>
              <w:t>N/A</w:t>
            </w:r>
          </w:p>
        </w:tc>
        <w:tc>
          <w:tcPr>
            <w:tcW w:w="728" w:type="dxa"/>
          </w:tcPr>
          <w:p w14:paraId="21F3DFBE" w14:textId="77777777" w:rsidR="00DA4214" w:rsidRPr="009C1E68" w:rsidRDefault="00DA4214" w:rsidP="0036156F">
            <w:pPr>
              <w:pStyle w:val="TAL"/>
              <w:jc w:val="center"/>
              <w:rPr>
                <w:bCs/>
                <w:iCs/>
              </w:rPr>
            </w:pPr>
            <w:r w:rsidRPr="009C1E68">
              <w:rPr>
                <w:bCs/>
                <w:iCs/>
              </w:rPr>
              <w:t>N/A</w:t>
            </w:r>
          </w:p>
        </w:tc>
      </w:tr>
      <w:tr w:rsidR="00DA4214" w:rsidRPr="009C1E68" w14:paraId="5A7B49E9" w14:textId="77777777" w:rsidTr="0036156F">
        <w:trPr>
          <w:cantSplit/>
          <w:tblHeader/>
        </w:trPr>
        <w:tc>
          <w:tcPr>
            <w:tcW w:w="6917" w:type="dxa"/>
          </w:tcPr>
          <w:p w14:paraId="2CFBD92E" w14:textId="77777777" w:rsidR="00DA4214" w:rsidRPr="009C1E68" w:rsidRDefault="00DA4214" w:rsidP="0036156F">
            <w:pPr>
              <w:pStyle w:val="TAL"/>
              <w:rPr>
                <w:b/>
                <w:i/>
              </w:rPr>
            </w:pPr>
            <w:r w:rsidRPr="009C1E68">
              <w:rPr>
                <w:b/>
                <w:i/>
              </w:rPr>
              <w:lastRenderedPageBreak/>
              <w:t>nack-OnlyFeedbackSpecificResourceForSPS-Multicast-r17</w:t>
            </w:r>
          </w:p>
          <w:p w14:paraId="54C77C65" w14:textId="77777777" w:rsidR="00DA4214" w:rsidRPr="009C1E68" w:rsidRDefault="00DA4214" w:rsidP="0036156F">
            <w:pPr>
              <w:pStyle w:val="TAL"/>
            </w:pPr>
            <w:r w:rsidRPr="009C1E68">
              <w:rPr>
                <w:bCs/>
                <w:iCs/>
              </w:rPr>
              <w:t xml:space="preserve">Indicates </w:t>
            </w:r>
            <w:r w:rsidRPr="009C1E68">
              <w:t xml:space="preserve">whether the UE supports </w:t>
            </w:r>
            <w:r w:rsidRPr="009C1E68">
              <w:rPr>
                <w:rFonts w:cs="Arial"/>
                <w:szCs w:val="18"/>
              </w:rPr>
              <w:t>NACK-only based HARQ-ACK feedback for multicast corresponding to a specific sequence or a PUCCH transmission for SPS group-common PDSCH for multicast,</w:t>
            </w:r>
            <w:r w:rsidRPr="009C1E68">
              <w:t xml:space="preserve"> comprised of the following functional components:</w:t>
            </w:r>
          </w:p>
          <w:p w14:paraId="03FC21DC"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SPS PDSCH for multicast, including:</w:t>
            </w:r>
          </w:p>
          <w:p w14:paraId="7AABAF5D" w14:textId="77777777" w:rsidR="00DA4214" w:rsidRPr="009C1E68" w:rsidRDefault="00DA4214" w:rsidP="0036156F">
            <w:pPr>
              <w:pStyle w:val="B2"/>
              <w:spacing w:after="0"/>
              <w:rPr>
                <w:rFonts w:ascii="Arial" w:hAnsi="Arial" w:cs="Arial"/>
                <w:sz w:val="18"/>
                <w:szCs w:val="18"/>
              </w:rPr>
            </w:pPr>
            <w:r w:rsidRPr="009C1E68">
              <w:t>-</w:t>
            </w:r>
            <w:r w:rsidRPr="009C1E68">
              <w:rPr>
                <w:rFonts w:ascii="Arial" w:hAnsi="Arial" w:cs="Arial"/>
                <w:sz w:val="18"/>
                <w:szCs w:val="18"/>
              </w:rPr>
              <w:tab/>
              <w:t>Up to 2TBs with NACK-only feedback transmitted in PUCCH by select one PUCCH resource</w:t>
            </w:r>
          </w:p>
          <w:p w14:paraId="277376B3"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w:t>
            </w:r>
            <w:r w:rsidRPr="009C1E68">
              <w:rPr>
                <w:rFonts w:ascii="Arial" w:hAnsi="Arial" w:cs="Arial"/>
                <w:i/>
                <w:iCs/>
                <w:sz w:val="18"/>
                <w:szCs w:val="18"/>
              </w:rPr>
              <w:t>SPS-PUCCH-AN-List</w:t>
            </w:r>
            <w:r w:rsidRPr="009C1E68">
              <w:rPr>
                <w:rFonts w:ascii="Arial" w:hAnsi="Arial" w:cs="Arial"/>
                <w:sz w:val="18"/>
                <w:szCs w:val="18"/>
              </w:rPr>
              <w:t xml:space="preserve"> from unicast;</w:t>
            </w:r>
          </w:p>
          <w:p w14:paraId="139D8ADF"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Single TB with NACK-only feedback transmitted in PUCCH;</w:t>
            </w:r>
          </w:p>
          <w:p w14:paraId="1DE53853" w14:textId="77777777" w:rsidR="00DA4214" w:rsidRPr="009C1E68" w:rsidRDefault="00DA4214" w:rsidP="0036156F">
            <w:pPr>
              <w:pStyle w:val="B1"/>
              <w:spacing w:after="0"/>
              <w:rPr>
                <w:rFonts w:ascii="Arial" w:hAnsi="Arial" w:cs="Arial"/>
                <w:sz w:val="18"/>
                <w:szCs w:val="18"/>
              </w:rPr>
            </w:pPr>
            <w:r w:rsidRPr="009C1E68">
              <w:t>-</w:t>
            </w:r>
            <w:r w:rsidRPr="009C1E68">
              <w:rPr>
                <w:rFonts w:ascii="Arial" w:hAnsi="Arial" w:cs="Arial"/>
                <w:sz w:val="18"/>
                <w:szCs w:val="18"/>
              </w:rPr>
              <w:tab/>
              <w:t>Up to 2TBs with NACK-only feedback transmitted in PUSCH by transforming into ACK/NACK bits.</w:t>
            </w:r>
          </w:p>
          <w:p w14:paraId="7DAE7B2D" w14:textId="77777777" w:rsidR="00DA4214" w:rsidRPr="009C1E68" w:rsidRDefault="00DA4214" w:rsidP="0036156F">
            <w:pPr>
              <w:pStyle w:val="B1"/>
              <w:spacing w:after="0"/>
              <w:ind w:left="0" w:firstLine="0"/>
              <w:rPr>
                <w:rFonts w:ascii="Arial" w:hAnsi="Arial" w:cs="Arial"/>
                <w:sz w:val="18"/>
                <w:szCs w:val="18"/>
              </w:rPr>
            </w:pPr>
          </w:p>
          <w:p w14:paraId="29B861F0" w14:textId="77777777" w:rsidR="00DA4214" w:rsidRPr="009C1E68" w:rsidRDefault="00DA4214" w:rsidP="0036156F">
            <w:pPr>
              <w:pStyle w:val="TAL"/>
            </w:pPr>
            <w:r w:rsidRPr="009C1E68">
              <w:t xml:space="preserve">UE supporting this feature shall also indicate support of </w:t>
            </w:r>
            <w:r w:rsidRPr="009C1E68">
              <w:rPr>
                <w:i/>
                <w:iCs/>
              </w:rPr>
              <w:t>nack-OnlyFeedbackForSPS-Multicast-r17</w:t>
            </w:r>
            <w:r w:rsidRPr="009C1E68">
              <w:t>.</w:t>
            </w:r>
          </w:p>
        </w:tc>
        <w:tc>
          <w:tcPr>
            <w:tcW w:w="709" w:type="dxa"/>
          </w:tcPr>
          <w:p w14:paraId="2191FFF1" w14:textId="77777777" w:rsidR="00DA4214" w:rsidRPr="009C1E68" w:rsidRDefault="00DA4214" w:rsidP="0036156F">
            <w:pPr>
              <w:pStyle w:val="TAL"/>
              <w:jc w:val="center"/>
            </w:pPr>
            <w:r w:rsidRPr="009C1E68">
              <w:t>BC</w:t>
            </w:r>
          </w:p>
        </w:tc>
        <w:tc>
          <w:tcPr>
            <w:tcW w:w="567" w:type="dxa"/>
          </w:tcPr>
          <w:p w14:paraId="79148C86" w14:textId="77777777" w:rsidR="00DA4214" w:rsidRPr="009C1E68" w:rsidRDefault="00DA4214" w:rsidP="0036156F">
            <w:pPr>
              <w:pStyle w:val="TAL"/>
              <w:jc w:val="center"/>
            </w:pPr>
            <w:r w:rsidRPr="009C1E68">
              <w:t>No</w:t>
            </w:r>
          </w:p>
        </w:tc>
        <w:tc>
          <w:tcPr>
            <w:tcW w:w="709" w:type="dxa"/>
          </w:tcPr>
          <w:p w14:paraId="245FF7ED" w14:textId="77777777" w:rsidR="00DA4214" w:rsidRPr="009C1E68" w:rsidRDefault="00DA4214" w:rsidP="0036156F">
            <w:pPr>
              <w:pStyle w:val="TAL"/>
              <w:jc w:val="center"/>
              <w:rPr>
                <w:bCs/>
                <w:iCs/>
              </w:rPr>
            </w:pPr>
            <w:r w:rsidRPr="009C1E68">
              <w:rPr>
                <w:bCs/>
                <w:iCs/>
              </w:rPr>
              <w:t>N/A</w:t>
            </w:r>
          </w:p>
        </w:tc>
        <w:tc>
          <w:tcPr>
            <w:tcW w:w="728" w:type="dxa"/>
          </w:tcPr>
          <w:p w14:paraId="10B713B2" w14:textId="77777777" w:rsidR="00DA4214" w:rsidRPr="009C1E68" w:rsidRDefault="00DA4214" w:rsidP="0036156F">
            <w:pPr>
              <w:pStyle w:val="TAL"/>
              <w:jc w:val="center"/>
              <w:rPr>
                <w:bCs/>
                <w:iCs/>
              </w:rPr>
            </w:pPr>
            <w:r w:rsidRPr="009C1E68">
              <w:rPr>
                <w:bCs/>
                <w:iCs/>
              </w:rPr>
              <w:t>N/A</w:t>
            </w:r>
          </w:p>
        </w:tc>
      </w:tr>
      <w:tr w:rsidR="00DA4214" w:rsidRPr="009C1E68" w14:paraId="2ADDFED9" w14:textId="77777777" w:rsidTr="0036156F">
        <w:trPr>
          <w:cantSplit/>
          <w:tblHeader/>
        </w:trPr>
        <w:tc>
          <w:tcPr>
            <w:tcW w:w="6917" w:type="dxa"/>
          </w:tcPr>
          <w:p w14:paraId="46CF5CF7" w14:textId="77777777" w:rsidR="00DA4214" w:rsidRPr="009C1E68" w:rsidRDefault="00DA4214" w:rsidP="0036156F">
            <w:pPr>
              <w:pStyle w:val="TAL"/>
              <w:rPr>
                <w:b/>
                <w:i/>
              </w:rPr>
            </w:pPr>
            <w:r w:rsidRPr="009C1E68">
              <w:rPr>
                <w:b/>
                <w:i/>
              </w:rPr>
              <w:t>non-AlignedFrameBoundaries-r17</w:t>
            </w:r>
          </w:p>
          <w:p w14:paraId="1C2E4A19" w14:textId="77777777" w:rsidR="00DA4214" w:rsidRPr="009C1E68" w:rsidRDefault="00DA4214" w:rsidP="0036156F">
            <w:pPr>
              <w:pStyle w:val="TAL"/>
              <w:rPr>
                <w:bCs/>
                <w:iCs/>
              </w:rPr>
            </w:pPr>
            <w:r w:rsidRPr="009C1E68">
              <w:rPr>
                <w:bCs/>
                <w:iCs/>
              </w:rPr>
              <w:t xml:space="preserve">Indicates whether UE supports carrier aggregation with non-aligned frame boundaries for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in inter-band CA. The capability indicates the band pairs of the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SCS in kHz, </w:t>
            </w:r>
            <w:proofErr w:type="spellStart"/>
            <w:r w:rsidRPr="009C1E68">
              <w:rPr>
                <w:bCs/>
                <w:iCs/>
              </w:rPr>
              <w:t>sSCell</w:t>
            </w:r>
            <w:proofErr w:type="spellEnd"/>
            <w:r w:rsidRPr="009C1E68">
              <w:rPr>
                <w:bCs/>
                <w:iCs/>
              </w:rPr>
              <w:t xml:space="preserve"> SCS in kHz} combination which supports non-aligned frame boundary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The band-pair is encoded as a bitmap with size L * (L – 1) / 2, and bit N (leftmost bit is indexed as bit 0) is set to "1" if the UE supports non-frame boundary for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36DD56CE" w14:textId="77777777" w:rsidR="00DA4214" w:rsidRPr="009C1E68" w:rsidRDefault="00DA4214" w:rsidP="0036156F">
            <w:pPr>
              <w:pStyle w:val="TAL"/>
              <w:rPr>
                <w:bCs/>
                <w:iCs/>
              </w:rPr>
            </w:pPr>
          </w:p>
          <w:p w14:paraId="6457FFBD" w14:textId="77777777" w:rsidR="00DA4214" w:rsidRPr="009C1E68" w:rsidRDefault="00DA4214" w:rsidP="0036156F">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1EFAECE0" w14:textId="77777777" w:rsidR="00DA4214" w:rsidRPr="009C1E68" w:rsidRDefault="00DA4214" w:rsidP="0036156F">
            <w:pPr>
              <w:pStyle w:val="TAL"/>
              <w:jc w:val="center"/>
              <w:rPr>
                <w:lang w:eastAsia="ko-KR"/>
              </w:rPr>
            </w:pPr>
            <w:r w:rsidRPr="009C1E68">
              <w:rPr>
                <w:lang w:eastAsia="ko-KR"/>
              </w:rPr>
              <w:t>BC</w:t>
            </w:r>
          </w:p>
        </w:tc>
        <w:tc>
          <w:tcPr>
            <w:tcW w:w="567" w:type="dxa"/>
          </w:tcPr>
          <w:p w14:paraId="1B5E007B" w14:textId="77777777" w:rsidR="00DA4214" w:rsidRPr="009C1E68" w:rsidRDefault="00DA4214" w:rsidP="0036156F">
            <w:pPr>
              <w:pStyle w:val="TAL"/>
              <w:jc w:val="center"/>
            </w:pPr>
            <w:r w:rsidRPr="009C1E68">
              <w:t>No</w:t>
            </w:r>
          </w:p>
        </w:tc>
        <w:tc>
          <w:tcPr>
            <w:tcW w:w="709" w:type="dxa"/>
          </w:tcPr>
          <w:p w14:paraId="00451D85" w14:textId="77777777" w:rsidR="00DA4214" w:rsidRPr="009C1E68" w:rsidRDefault="00DA4214" w:rsidP="0036156F">
            <w:pPr>
              <w:pStyle w:val="TAL"/>
              <w:jc w:val="center"/>
              <w:rPr>
                <w:bCs/>
                <w:iCs/>
              </w:rPr>
            </w:pPr>
            <w:r w:rsidRPr="009C1E68">
              <w:rPr>
                <w:bCs/>
                <w:iCs/>
              </w:rPr>
              <w:t>N/A</w:t>
            </w:r>
          </w:p>
        </w:tc>
        <w:tc>
          <w:tcPr>
            <w:tcW w:w="728" w:type="dxa"/>
          </w:tcPr>
          <w:p w14:paraId="768A1895" w14:textId="77777777" w:rsidR="00DA4214" w:rsidRPr="009C1E68" w:rsidRDefault="00DA4214" w:rsidP="0036156F">
            <w:pPr>
              <w:pStyle w:val="TAL"/>
              <w:jc w:val="center"/>
              <w:rPr>
                <w:bCs/>
                <w:iCs/>
              </w:rPr>
            </w:pPr>
            <w:r w:rsidRPr="009C1E68">
              <w:rPr>
                <w:bCs/>
                <w:iCs/>
              </w:rPr>
              <w:t>FR1 only</w:t>
            </w:r>
          </w:p>
        </w:tc>
      </w:tr>
      <w:tr w:rsidR="00DA4214" w:rsidRPr="009C1E68" w14:paraId="2F1792E7" w14:textId="77777777" w:rsidTr="0036156F">
        <w:trPr>
          <w:cantSplit/>
          <w:tblHeader/>
        </w:trPr>
        <w:tc>
          <w:tcPr>
            <w:tcW w:w="6917" w:type="dxa"/>
          </w:tcPr>
          <w:p w14:paraId="2186904B" w14:textId="77777777" w:rsidR="00DA4214" w:rsidRPr="009C1E68" w:rsidRDefault="00DA4214" w:rsidP="0036156F">
            <w:pPr>
              <w:pStyle w:val="TAL"/>
              <w:rPr>
                <w:b/>
                <w:i/>
              </w:rPr>
            </w:pPr>
            <w:r w:rsidRPr="009C1E68">
              <w:rPr>
                <w:b/>
                <w:i/>
              </w:rPr>
              <w:t>parallelTxMsgA-SRS-PUCCH-PUSCH-r16</w:t>
            </w:r>
          </w:p>
          <w:p w14:paraId="425A4F55" w14:textId="77777777" w:rsidR="00DA4214" w:rsidRPr="009C1E68" w:rsidRDefault="00DA4214" w:rsidP="0036156F">
            <w:pPr>
              <w:pStyle w:val="TAL"/>
              <w:rPr>
                <w:b/>
                <w:i/>
              </w:rPr>
            </w:pPr>
            <w:r w:rsidRPr="009C1E68">
              <w:rPr>
                <w:rFonts w:cs="Arial"/>
                <w:szCs w:val="18"/>
              </w:rPr>
              <w:t xml:space="preserve">Indicates whether the UE supports parallel transmission of </w:t>
            </w:r>
            <w:proofErr w:type="spellStart"/>
            <w:r w:rsidRPr="009C1E68">
              <w:rPr>
                <w:rFonts w:cs="Arial"/>
                <w:szCs w:val="18"/>
              </w:rPr>
              <w:t>MsgA</w:t>
            </w:r>
            <w:proofErr w:type="spellEnd"/>
            <w:r w:rsidRPr="009C1E68">
              <w:rPr>
                <w:rFonts w:cs="Arial"/>
                <w:szCs w:val="18"/>
              </w:rPr>
              <w:t xml:space="preserve"> and SRS/ PUCCH/ PUSCH across CCs in an inter-band CA band combination. A UE supporting this feature shall also indicate support of </w:t>
            </w:r>
            <w:proofErr w:type="spellStart"/>
            <w:r w:rsidRPr="009C1E68">
              <w:rPr>
                <w:rFonts w:cs="Arial"/>
                <w:i/>
                <w:szCs w:val="18"/>
              </w:rPr>
              <w:t>parallelTxPRACH</w:t>
            </w:r>
            <w:proofErr w:type="spellEnd"/>
            <w:r w:rsidRPr="009C1E68">
              <w:rPr>
                <w:rFonts w:cs="Arial"/>
                <w:i/>
                <w:szCs w:val="18"/>
              </w:rPr>
              <w:t>-SRS-PUCCH-PUSCH</w:t>
            </w:r>
            <w:r w:rsidRPr="009C1E68">
              <w:rPr>
                <w:rFonts w:cs="Arial"/>
                <w:szCs w:val="18"/>
              </w:rPr>
              <w:t>.</w:t>
            </w:r>
          </w:p>
        </w:tc>
        <w:tc>
          <w:tcPr>
            <w:tcW w:w="709" w:type="dxa"/>
          </w:tcPr>
          <w:p w14:paraId="1DA251AA" w14:textId="77777777" w:rsidR="00DA4214" w:rsidRPr="009C1E68" w:rsidRDefault="00DA4214" w:rsidP="0036156F">
            <w:pPr>
              <w:pStyle w:val="TAL"/>
              <w:jc w:val="center"/>
              <w:rPr>
                <w:lang w:eastAsia="ko-KR"/>
              </w:rPr>
            </w:pPr>
            <w:r w:rsidRPr="009C1E68">
              <w:rPr>
                <w:rFonts w:cs="Arial"/>
                <w:szCs w:val="18"/>
              </w:rPr>
              <w:t>BC</w:t>
            </w:r>
          </w:p>
        </w:tc>
        <w:tc>
          <w:tcPr>
            <w:tcW w:w="567" w:type="dxa"/>
          </w:tcPr>
          <w:p w14:paraId="77239BCE" w14:textId="77777777" w:rsidR="00DA4214" w:rsidRPr="009C1E68" w:rsidRDefault="00DA4214" w:rsidP="0036156F">
            <w:pPr>
              <w:pStyle w:val="TAL"/>
              <w:jc w:val="center"/>
            </w:pPr>
            <w:r w:rsidRPr="009C1E68">
              <w:rPr>
                <w:rFonts w:cs="Arial"/>
                <w:szCs w:val="18"/>
              </w:rPr>
              <w:t>No</w:t>
            </w:r>
          </w:p>
        </w:tc>
        <w:tc>
          <w:tcPr>
            <w:tcW w:w="709" w:type="dxa"/>
          </w:tcPr>
          <w:p w14:paraId="2C1D1EC1" w14:textId="77777777" w:rsidR="00DA4214" w:rsidRPr="009C1E68" w:rsidRDefault="00DA4214" w:rsidP="0036156F">
            <w:pPr>
              <w:pStyle w:val="TAL"/>
              <w:jc w:val="center"/>
            </w:pPr>
            <w:r w:rsidRPr="009C1E68">
              <w:rPr>
                <w:bCs/>
                <w:iCs/>
              </w:rPr>
              <w:t>N/A</w:t>
            </w:r>
          </w:p>
        </w:tc>
        <w:tc>
          <w:tcPr>
            <w:tcW w:w="728" w:type="dxa"/>
          </w:tcPr>
          <w:p w14:paraId="7431A1C2" w14:textId="77777777" w:rsidR="00DA4214" w:rsidRPr="009C1E68" w:rsidRDefault="00DA4214" w:rsidP="0036156F">
            <w:pPr>
              <w:pStyle w:val="TAL"/>
              <w:jc w:val="center"/>
            </w:pPr>
            <w:r w:rsidRPr="009C1E68">
              <w:rPr>
                <w:bCs/>
                <w:iCs/>
              </w:rPr>
              <w:t>N/A</w:t>
            </w:r>
          </w:p>
        </w:tc>
      </w:tr>
      <w:tr w:rsidR="00DA4214" w:rsidRPr="009C1E68" w14:paraId="430134AF" w14:textId="77777777" w:rsidTr="0036156F">
        <w:trPr>
          <w:cantSplit/>
          <w:tblHeader/>
        </w:trPr>
        <w:tc>
          <w:tcPr>
            <w:tcW w:w="6917" w:type="dxa"/>
          </w:tcPr>
          <w:p w14:paraId="366B7279" w14:textId="77777777" w:rsidR="00DA4214" w:rsidRPr="009C1E68" w:rsidRDefault="00DA4214" w:rsidP="0036156F">
            <w:pPr>
              <w:pStyle w:val="TAL"/>
              <w:rPr>
                <w:b/>
                <w:i/>
              </w:rPr>
            </w:pPr>
            <w:r w:rsidRPr="009C1E68">
              <w:rPr>
                <w:b/>
                <w:i/>
              </w:rPr>
              <w:t>parallelTxMsgA-SRS-PUCCH-PUSCH-intraBand-r17</w:t>
            </w:r>
          </w:p>
          <w:p w14:paraId="53135B88" w14:textId="77777777" w:rsidR="00DA4214" w:rsidRPr="009C1E68" w:rsidRDefault="00DA4214" w:rsidP="0036156F">
            <w:pPr>
              <w:pStyle w:val="TAL"/>
              <w:rPr>
                <w:b/>
                <w:i/>
              </w:rPr>
            </w:pPr>
            <w:r w:rsidRPr="009C1E68">
              <w:rPr>
                <w:rFonts w:cs="Arial"/>
                <w:szCs w:val="18"/>
              </w:rPr>
              <w:t xml:space="preserve">Indicates whether the UE supports parallel transmission of </w:t>
            </w:r>
            <w:proofErr w:type="spellStart"/>
            <w:r w:rsidRPr="009C1E68">
              <w:rPr>
                <w:rFonts w:cs="Arial"/>
                <w:szCs w:val="18"/>
              </w:rPr>
              <w:t>MsgA</w:t>
            </w:r>
            <w:proofErr w:type="spellEnd"/>
            <w:r w:rsidRPr="009C1E68">
              <w:rPr>
                <w:rFonts w:cs="Arial"/>
                <w:szCs w:val="18"/>
              </w:rPr>
              <w:t xml:space="preserve"> and SRS/ PUCCH/ PUSCH across CCs in an intra-band non-contiguous CA band combination. The UE indicating support of this field shall also indicate support of </w:t>
            </w:r>
            <w:r w:rsidRPr="009C1E68">
              <w:rPr>
                <w:rFonts w:cs="Arial"/>
                <w:i/>
                <w:szCs w:val="18"/>
              </w:rPr>
              <w:t>parallelTxMsgA-SRS-PUCCH-PUSCH-r16</w:t>
            </w:r>
            <w:r w:rsidRPr="009C1E68">
              <w:rPr>
                <w:rFonts w:cs="Arial"/>
                <w:szCs w:val="18"/>
              </w:rPr>
              <w:t xml:space="preserve"> and </w:t>
            </w:r>
            <w:r w:rsidRPr="009C1E68">
              <w:rPr>
                <w:rFonts w:cs="Arial"/>
                <w:i/>
                <w:szCs w:val="18"/>
              </w:rPr>
              <w:t>parallelTxPRACH-SRS-PUCCH-PUSCH-intraBand-r17</w:t>
            </w:r>
            <w:r w:rsidRPr="009C1E68">
              <w:rPr>
                <w:rFonts w:cs="Arial"/>
                <w:szCs w:val="18"/>
              </w:rPr>
              <w:t>.</w:t>
            </w:r>
          </w:p>
        </w:tc>
        <w:tc>
          <w:tcPr>
            <w:tcW w:w="709" w:type="dxa"/>
          </w:tcPr>
          <w:p w14:paraId="28AB4680"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DBC6B06"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5062ACCE" w14:textId="77777777" w:rsidR="00DA4214" w:rsidRPr="009C1E68" w:rsidRDefault="00DA4214" w:rsidP="0036156F">
            <w:pPr>
              <w:pStyle w:val="TAL"/>
              <w:jc w:val="center"/>
              <w:rPr>
                <w:bCs/>
                <w:iCs/>
              </w:rPr>
            </w:pPr>
            <w:r w:rsidRPr="009C1E68">
              <w:rPr>
                <w:bCs/>
                <w:iCs/>
              </w:rPr>
              <w:t>N/A</w:t>
            </w:r>
          </w:p>
        </w:tc>
        <w:tc>
          <w:tcPr>
            <w:tcW w:w="728" w:type="dxa"/>
          </w:tcPr>
          <w:p w14:paraId="748C3CB0" w14:textId="77777777" w:rsidR="00DA4214" w:rsidRPr="009C1E68" w:rsidRDefault="00DA4214" w:rsidP="0036156F">
            <w:pPr>
              <w:pStyle w:val="TAL"/>
              <w:jc w:val="center"/>
              <w:rPr>
                <w:bCs/>
                <w:iCs/>
              </w:rPr>
            </w:pPr>
            <w:r w:rsidRPr="009C1E68">
              <w:rPr>
                <w:bCs/>
                <w:iCs/>
              </w:rPr>
              <w:t>N/A</w:t>
            </w:r>
          </w:p>
        </w:tc>
      </w:tr>
      <w:tr w:rsidR="00DA4214" w:rsidRPr="009C1E68" w14:paraId="73B7A9BF" w14:textId="77777777" w:rsidTr="0036156F">
        <w:trPr>
          <w:cantSplit/>
          <w:tblHeader/>
        </w:trPr>
        <w:tc>
          <w:tcPr>
            <w:tcW w:w="6917" w:type="dxa"/>
          </w:tcPr>
          <w:p w14:paraId="204EE416" w14:textId="77777777" w:rsidR="00DA4214" w:rsidRPr="009C1E68" w:rsidRDefault="00DA4214" w:rsidP="0036156F">
            <w:pPr>
              <w:pStyle w:val="TAL"/>
              <w:rPr>
                <w:b/>
                <w:i/>
              </w:rPr>
            </w:pPr>
            <w:proofErr w:type="spellStart"/>
            <w:r w:rsidRPr="009C1E68">
              <w:rPr>
                <w:b/>
                <w:i/>
              </w:rPr>
              <w:t>parallelTxSRS</w:t>
            </w:r>
            <w:proofErr w:type="spellEnd"/>
            <w:r w:rsidRPr="009C1E68">
              <w:rPr>
                <w:b/>
                <w:i/>
              </w:rPr>
              <w:t>-PUCCH-PUSCH</w:t>
            </w:r>
          </w:p>
          <w:p w14:paraId="0D90D08D" w14:textId="77777777" w:rsidR="00DA4214" w:rsidRPr="009C1E68" w:rsidRDefault="00DA4214" w:rsidP="0036156F">
            <w:pPr>
              <w:pStyle w:val="TAL"/>
            </w:pPr>
            <w:r w:rsidRPr="009C1E68">
              <w:rPr>
                <w:rFonts w:cs="Arial"/>
                <w:szCs w:val="18"/>
              </w:rPr>
              <w:t>Indicates whether the UE supports parallel transmission of SRS and PUCCH/ PUSCH across CCs in an inter-band CA band combination.</w:t>
            </w:r>
          </w:p>
        </w:tc>
        <w:tc>
          <w:tcPr>
            <w:tcW w:w="709" w:type="dxa"/>
          </w:tcPr>
          <w:p w14:paraId="079D5950" w14:textId="77777777" w:rsidR="00DA4214" w:rsidRPr="009C1E68" w:rsidRDefault="00DA4214" w:rsidP="0036156F">
            <w:pPr>
              <w:pStyle w:val="TAL"/>
              <w:jc w:val="center"/>
            </w:pPr>
            <w:r w:rsidRPr="009C1E68">
              <w:rPr>
                <w:rFonts w:cs="Arial"/>
                <w:szCs w:val="18"/>
              </w:rPr>
              <w:t>BC</w:t>
            </w:r>
          </w:p>
        </w:tc>
        <w:tc>
          <w:tcPr>
            <w:tcW w:w="567" w:type="dxa"/>
          </w:tcPr>
          <w:p w14:paraId="3A780C5B" w14:textId="77777777" w:rsidR="00DA4214" w:rsidRPr="009C1E68" w:rsidRDefault="00DA4214" w:rsidP="0036156F">
            <w:pPr>
              <w:pStyle w:val="TAL"/>
              <w:jc w:val="center"/>
            </w:pPr>
            <w:r w:rsidRPr="009C1E68">
              <w:rPr>
                <w:rFonts w:cs="Arial"/>
                <w:szCs w:val="18"/>
              </w:rPr>
              <w:t>No</w:t>
            </w:r>
          </w:p>
        </w:tc>
        <w:tc>
          <w:tcPr>
            <w:tcW w:w="709" w:type="dxa"/>
          </w:tcPr>
          <w:p w14:paraId="2A7EE50A" w14:textId="77777777" w:rsidR="00DA4214" w:rsidRPr="009C1E68" w:rsidRDefault="00DA4214" w:rsidP="0036156F">
            <w:pPr>
              <w:pStyle w:val="TAL"/>
              <w:jc w:val="center"/>
            </w:pPr>
            <w:r w:rsidRPr="009C1E68">
              <w:rPr>
                <w:bCs/>
                <w:iCs/>
              </w:rPr>
              <w:t>N/A</w:t>
            </w:r>
          </w:p>
        </w:tc>
        <w:tc>
          <w:tcPr>
            <w:tcW w:w="728" w:type="dxa"/>
          </w:tcPr>
          <w:p w14:paraId="61256C46" w14:textId="77777777" w:rsidR="00DA4214" w:rsidRPr="009C1E68" w:rsidRDefault="00DA4214" w:rsidP="0036156F">
            <w:pPr>
              <w:pStyle w:val="TAL"/>
              <w:jc w:val="center"/>
            </w:pPr>
            <w:r w:rsidRPr="009C1E68">
              <w:rPr>
                <w:bCs/>
                <w:iCs/>
              </w:rPr>
              <w:t>N/A</w:t>
            </w:r>
          </w:p>
        </w:tc>
      </w:tr>
      <w:tr w:rsidR="00DA4214" w:rsidRPr="009C1E68" w14:paraId="236321B4" w14:textId="77777777" w:rsidTr="0036156F">
        <w:trPr>
          <w:cantSplit/>
          <w:tblHeader/>
        </w:trPr>
        <w:tc>
          <w:tcPr>
            <w:tcW w:w="6917" w:type="dxa"/>
          </w:tcPr>
          <w:p w14:paraId="67F7E8F0" w14:textId="77777777" w:rsidR="00DA4214" w:rsidRPr="009C1E68" w:rsidRDefault="00DA4214" w:rsidP="0036156F">
            <w:pPr>
              <w:pStyle w:val="TAL"/>
              <w:rPr>
                <w:b/>
                <w:i/>
              </w:rPr>
            </w:pPr>
            <w:r w:rsidRPr="009C1E68">
              <w:rPr>
                <w:b/>
                <w:i/>
              </w:rPr>
              <w:t>parallelTxSRS-PUCCH-PUSCH-intraBand-r17</w:t>
            </w:r>
          </w:p>
          <w:p w14:paraId="2CB03666" w14:textId="77777777" w:rsidR="00DA4214" w:rsidRPr="009C1E68" w:rsidRDefault="00DA4214" w:rsidP="0036156F">
            <w:pPr>
              <w:pStyle w:val="TAL"/>
              <w:rPr>
                <w:b/>
                <w:i/>
              </w:rPr>
            </w:pPr>
            <w:r w:rsidRPr="009C1E68">
              <w:rPr>
                <w:rFonts w:cs="Arial"/>
                <w:szCs w:val="18"/>
              </w:rPr>
              <w:t>Indicates whether the UE supports parallel transmission of SRS and PUCCH/ PUSCH across CCs in an intra-band non-contiguous CA band combination.</w:t>
            </w:r>
          </w:p>
        </w:tc>
        <w:tc>
          <w:tcPr>
            <w:tcW w:w="709" w:type="dxa"/>
          </w:tcPr>
          <w:p w14:paraId="7F23C084"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99D8383"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4ACB004C" w14:textId="77777777" w:rsidR="00DA4214" w:rsidRPr="009C1E68" w:rsidRDefault="00DA4214" w:rsidP="0036156F">
            <w:pPr>
              <w:pStyle w:val="TAL"/>
              <w:jc w:val="center"/>
              <w:rPr>
                <w:bCs/>
                <w:iCs/>
              </w:rPr>
            </w:pPr>
            <w:r w:rsidRPr="009C1E68">
              <w:rPr>
                <w:bCs/>
                <w:iCs/>
              </w:rPr>
              <w:t>N/A</w:t>
            </w:r>
          </w:p>
        </w:tc>
        <w:tc>
          <w:tcPr>
            <w:tcW w:w="728" w:type="dxa"/>
          </w:tcPr>
          <w:p w14:paraId="68D736ED" w14:textId="77777777" w:rsidR="00DA4214" w:rsidRPr="009C1E68" w:rsidRDefault="00DA4214" w:rsidP="0036156F">
            <w:pPr>
              <w:pStyle w:val="TAL"/>
              <w:jc w:val="center"/>
              <w:rPr>
                <w:bCs/>
                <w:iCs/>
              </w:rPr>
            </w:pPr>
            <w:r w:rsidRPr="009C1E68">
              <w:rPr>
                <w:bCs/>
                <w:iCs/>
              </w:rPr>
              <w:t>N/A</w:t>
            </w:r>
          </w:p>
        </w:tc>
      </w:tr>
      <w:tr w:rsidR="00DA4214" w:rsidRPr="009C1E68" w14:paraId="7BAA5956" w14:textId="77777777" w:rsidTr="0036156F">
        <w:trPr>
          <w:cantSplit/>
          <w:tblHeader/>
        </w:trPr>
        <w:tc>
          <w:tcPr>
            <w:tcW w:w="6917" w:type="dxa"/>
          </w:tcPr>
          <w:p w14:paraId="2D10B6AE" w14:textId="77777777" w:rsidR="00DA4214" w:rsidRPr="009C1E68" w:rsidRDefault="00DA4214" w:rsidP="0036156F">
            <w:pPr>
              <w:pStyle w:val="TAL"/>
              <w:rPr>
                <w:b/>
                <w:i/>
              </w:rPr>
            </w:pPr>
            <w:proofErr w:type="spellStart"/>
            <w:r w:rsidRPr="009C1E68">
              <w:rPr>
                <w:b/>
                <w:i/>
              </w:rPr>
              <w:t>parallelTxPRACH</w:t>
            </w:r>
            <w:proofErr w:type="spellEnd"/>
            <w:r w:rsidRPr="009C1E68">
              <w:rPr>
                <w:b/>
                <w:i/>
              </w:rPr>
              <w:t>-SRS-PUCCH-PUSCH</w:t>
            </w:r>
          </w:p>
          <w:p w14:paraId="753D0534" w14:textId="77777777" w:rsidR="00DA4214" w:rsidRPr="009C1E68" w:rsidRDefault="00DA4214" w:rsidP="0036156F">
            <w:pPr>
              <w:pStyle w:val="TAL"/>
            </w:pPr>
            <w:r w:rsidRPr="009C1E68">
              <w:rPr>
                <w:rFonts w:cs="Arial"/>
                <w:szCs w:val="18"/>
              </w:rPr>
              <w:t>Indicates whether the UE supports parallel transmission of PRACH and SRS/PUCCH/PUSCH across CCs in an inter-band CA band combination.</w:t>
            </w:r>
          </w:p>
        </w:tc>
        <w:tc>
          <w:tcPr>
            <w:tcW w:w="709" w:type="dxa"/>
          </w:tcPr>
          <w:p w14:paraId="40FD8D7B" w14:textId="77777777" w:rsidR="00DA4214" w:rsidRPr="009C1E68" w:rsidRDefault="00DA4214" w:rsidP="0036156F">
            <w:pPr>
              <w:pStyle w:val="TAL"/>
              <w:jc w:val="center"/>
            </w:pPr>
            <w:r w:rsidRPr="009C1E68">
              <w:rPr>
                <w:rFonts w:cs="Arial"/>
                <w:szCs w:val="18"/>
              </w:rPr>
              <w:t>BC</w:t>
            </w:r>
          </w:p>
        </w:tc>
        <w:tc>
          <w:tcPr>
            <w:tcW w:w="567" w:type="dxa"/>
          </w:tcPr>
          <w:p w14:paraId="5A298F9C" w14:textId="77777777" w:rsidR="00DA4214" w:rsidRPr="009C1E68" w:rsidRDefault="00DA4214" w:rsidP="0036156F">
            <w:pPr>
              <w:pStyle w:val="TAL"/>
              <w:jc w:val="center"/>
            </w:pPr>
            <w:r w:rsidRPr="009C1E68">
              <w:rPr>
                <w:rFonts w:cs="Arial"/>
                <w:szCs w:val="18"/>
              </w:rPr>
              <w:t>No</w:t>
            </w:r>
          </w:p>
        </w:tc>
        <w:tc>
          <w:tcPr>
            <w:tcW w:w="709" w:type="dxa"/>
          </w:tcPr>
          <w:p w14:paraId="07772B0B" w14:textId="77777777" w:rsidR="00DA4214" w:rsidRPr="009C1E68" w:rsidRDefault="00DA4214" w:rsidP="0036156F">
            <w:pPr>
              <w:pStyle w:val="TAL"/>
              <w:jc w:val="center"/>
            </w:pPr>
            <w:r w:rsidRPr="009C1E68">
              <w:rPr>
                <w:bCs/>
                <w:iCs/>
              </w:rPr>
              <w:t>N/A</w:t>
            </w:r>
          </w:p>
        </w:tc>
        <w:tc>
          <w:tcPr>
            <w:tcW w:w="728" w:type="dxa"/>
          </w:tcPr>
          <w:p w14:paraId="01BAF089" w14:textId="77777777" w:rsidR="00DA4214" w:rsidRPr="009C1E68" w:rsidRDefault="00DA4214" w:rsidP="0036156F">
            <w:pPr>
              <w:pStyle w:val="TAL"/>
              <w:jc w:val="center"/>
            </w:pPr>
            <w:r w:rsidRPr="009C1E68">
              <w:rPr>
                <w:bCs/>
                <w:iCs/>
              </w:rPr>
              <w:t>N/A</w:t>
            </w:r>
          </w:p>
        </w:tc>
      </w:tr>
      <w:tr w:rsidR="00DA4214" w:rsidRPr="009C1E68" w14:paraId="0B83363C" w14:textId="77777777" w:rsidTr="0036156F">
        <w:trPr>
          <w:cantSplit/>
          <w:tblHeader/>
        </w:trPr>
        <w:tc>
          <w:tcPr>
            <w:tcW w:w="6917" w:type="dxa"/>
          </w:tcPr>
          <w:p w14:paraId="51322078" w14:textId="77777777" w:rsidR="00DA4214" w:rsidRPr="009C1E68" w:rsidRDefault="00DA4214" w:rsidP="0036156F">
            <w:pPr>
              <w:pStyle w:val="TAL"/>
              <w:rPr>
                <w:b/>
                <w:i/>
              </w:rPr>
            </w:pPr>
            <w:r w:rsidRPr="009C1E68">
              <w:rPr>
                <w:b/>
                <w:i/>
              </w:rPr>
              <w:t>parallelTxPRACH-SRS-PUCCH-PUSCH-intraBand-r17</w:t>
            </w:r>
          </w:p>
          <w:p w14:paraId="0B147F7A" w14:textId="77777777" w:rsidR="00DA4214" w:rsidRPr="009C1E68" w:rsidRDefault="00DA4214" w:rsidP="0036156F">
            <w:pPr>
              <w:pStyle w:val="TAL"/>
              <w:rPr>
                <w:b/>
                <w:i/>
              </w:rPr>
            </w:pPr>
            <w:r w:rsidRPr="009C1E68">
              <w:rPr>
                <w:rFonts w:cs="Arial"/>
                <w:szCs w:val="18"/>
              </w:rPr>
              <w:t>Indicates whether the UE supports parallel transmission of PRACH and SRS/PUCCH/PUSCH across CCs in an intra-band non-contiguous CA band combination.</w:t>
            </w:r>
          </w:p>
        </w:tc>
        <w:tc>
          <w:tcPr>
            <w:tcW w:w="709" w:type="dxa"/>
          </w:tcPr>
          <w:p w14:paraId="2C6B23AB"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25442161"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41C139F0" w14:textId="77777777" w:rsidR="00DA4214" w:rsidRPr="009C1E68" w:rsidRDefault="00DA4214" w:rsidP="0036156F">
            <w:pPr>
              <w:pStyle w:val="TAL"/>
              <w:jc w:val="center"/>
              <w:rPr>
                <w:bCs/>
                <w:iCs/>
              </w:rPr>
            </w:pPr>
            <w:r w:rsidRPr="009C1E68">
              <w:rPr>
                <w:bCs/>
                <w:iCs/>
              </w:rPr>
              <w:t>N/A</w:t>
            </w:r>
          </w:p>
        </w:tc>
        <w:tc>
          <w:tcPr>
            <w:tcW w:w="728" w:type="dxa"/>
          </w:tcPr>
          <w:p w14:paraId="2CD892C4" w14:textId="77777777" w:rsidR="00DA4214" w:rsidRPr="009C1E68" w:rsidRDefault="00DA4214" w:rsidP="0036156F">
            <w:pPr>
              <w:pStyle w:val="TAL"/>
              <w:jc w:val="center"/>
              <w:rPr>
                <w:bCs/>
                <w:iCs/>
              </w:rPr>
            </w:pPr>
            <w:r w:rsidRPr="009C1E68">
              <w:rPr>
                <w:bCs/>
                <w:iCs/>
              </w:rPr>
              <w:t>N/A</w:t>
            </w:r>
          </w:p>
        </w:tc>
      </w:tr>
      <w:tr w:rsidR="00DA4214" w:rsidRPr="009C1E68" w14:paraId="726C909B" w14:textId="77777777" w:rsidTr="0036156F">
        <w:trPr>
          <w:cantSplit/>
          <w:tblHeader/>
        </w:trPr>
        <w:tc>
          <w:tcPr>
            <w:tcW w:w="6917" w:type="dxa"/>
          </w:tcPr>
          <w:p w14:paraId="43C444C8" w14:textId="77777777" w:rsidR="00DA4214" w:rsidRPr="009C1E68" w:rsidRDefault="00DA4214" w:rsidP="0036156F">
            <w:pPr>
              <w:pStyle w:val="TAL"/>
              <w:rPr>
                <w:b/>
                <w:i/>
              </w:rPr>
            </w:pPr>
            <w:r w:rsidRPr="009C1E68">
              <w:rPr>
                <w:b/>
                <w:i/>
              </w:rPr>
              <w:t>parallelTxPUCCH-PUSCH-r17</w:t>
            </w:r>
          </w:p>
          <w:p w14:paraId="5B8F9435" w14:textId="77777777" w:rsidR="00DA4214" w:rsidRPr="009C1E68" w:rsidRDefault="00DA4214" w:rsidP="0036156F">
            <w:pPr>
              <w:pStyle w:val="TAL"/>
              <w:rPr>
                <w:b/>
                <w:i/>
              </w:rPr>
            </w:pPr>
            <w:r w:rsidRPr="009C1E68">
              <w:rPr>
                <w:rFonts w:cs="Arial"/>
                <w:szCs w:val="18"/>
              </w:rPr>
              <w:t xml:space="preserve">Indicates whether the UE supports simultaneous PUCCH and PUSCH </w:t>
            </w:r>
            <w:r w:rsidRPr="009C1E68">
              <w:t>transmissions of different priority on different cells for</w:t>
            </w:r>
            <w:r w:rsidRPr="009C1E68">
              <w:rPr>
                <w:rFonts w:cs="Arial"/>
                <w:szCs w:val="18"/>
              </w:rPr>
              <w:t xml:space="preserve"> inter-band CA.</w:t>
            </w:r>
          </w:p>
        </w:tc>
        <w:tc>
          <w:tcPr>
            <w:tcW w:w="709" w:type="dxa"/>
          </w:tcPr>
          <w:p w14:paraId="2E359025"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57E79B94"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6B48692F" w14:textId="77777777" w:rsidR="00DA4214" w:rsidRPr="009C1E68" w:rsidRDefault="00DA4214" w:rsidP="0036156F">
            <w:pPr>
              <w:pStyle w:val="TAL"/>
              <w:jc w:val="center"/>
              <w:rPr>
                <w:bCs/>
                <w:iCs/>
              </w:rPr>
            </w:pPr>
            <w:r w:rsidRPr="009C1E68">
              <w:rPr>
                <w:bCs/>
                <w:iCs/>
              </w:rPr>
              <w:t>N/A</w:t>
            </w:r>
          </w:p>
        </w:tc>
        <w:tc>
          <w:tcPr>
            <w:tcW w:w="728" w:type="dxa"/>
          </w:tcPr>
          <w:p w14:paraId="53F829E8" w14:textId="77777777" w:rsidR="00DA4214" w:rsidRPr="009C1E68" w:rsidRDefault="00DA4214" w:rsidP="0036156F">
            <w:pPr>
              <w:pStyle w:val="TAL"/>
              <w:jc w:val="center"/>
              <w:rPr>
                <w:bCs/>
                <w:iCs/>
              </w:rPr>
            </w:pPr>
            <w:r w:rsidRPr="009C1E68">
              <w:rPr>
                <w:bCs/>
                <w:iCs/>
              </w:rPr>
              <w:t>N/A</w:t>
            </w:r>
          </w:p>
        </w:tc>
      </w:tr>
      <w:tr w:rsidR="00DA4214" w:rsidRPr="009C1E68" w14:paraId="179F9BEC" w14:textId="77777777" w:rsidTr="0036156F">
        <w:trPr>
          <w:cantSplit/>
          <w:tblHeader/>
        </w:trPr>
        <w:tc>
          <w:tcPr>
            <w:tcW w:w="6917" w:type="dxa"/>
          </w:tcPr>
          <w:p w14:paraId="49F476A8" w14:textId="77777777" w:rsidR="00DA4214" w:rsidRPr="009C1E68" w:rsidRDefault="00DA4214" w:rsidP="0036156F">
            <w:pPr>
              <w:keepNext/>
              <w:keepLines/>
              <w:spacing w:after="0"/>
              <w:rPr>
                <w:rFonts w:ascii="Arial" w:hAnsi="Arial"/>
                <w:b/>
                <w:i/>
                <w:sz w:val="18"/>
              </w:rPr>
            </w:pPr>
            <w:r w:rsidRPr="009C1E68">
              <w:rPr>
                <w:rFonts w:ascii="Arial" w:hAnsi="Arial"/>
                <w:b/>
                <w:i/>
                <w:sz w:val="18"/>
              </w:rPr>
              <w:t>parallelTxPUCCH-PUSCH-SamePriority-r17</w:t>
            </w:r>
          </w:p>
          <w:p w14:paraId="4278D7AF" w14:textId="77777777" w:rsidR="00DA4214" w:rsidRPr="009C1E68" w:rsidRDefault="00DA4214" w:rsidP="0036156F">
            <w:pPr>
              <w:pStyle w:val="TAL"/>
              <w:rPr>
                <w:b/>
                <w:i/>
              </w:rPr>
            </w:pPr>
            <w:r w:rsidRPr="009C1E68">
              <w:t xml:space="preserve">Indicates whether the UE supports simultaneous PUCCH and PUSCH transmissions of same priority on different cells in different bands for inter-band CA as specified in </w:t>
            </w:r>
            <w:r>
              <w:t>clause</w:t>
            </w:r>
            <w:r w:rsidRPr="009C1E68">
              <w:t xml:space="preserve"> 9 of TS 38.213 [11].</w:t>
            </w:r>
          </w:p>
        </w:tc>
        <w:tc>
          <w:tcPr>
            <w:tcW w:w="709" w:type="dxa"/>
          </w:tcPr>
          <w:p w14:paraId="30F72772"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4B11636"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68ADC844" w14:textId="77777777" w:rsidR="00DA4214" w:rsidRPr="009C1E68" w:rsidRDefault="00DA4214" w:rsidP="0036156F">
            <w:pPr>
              <w:pStyle w:val="TAL"/>
              <w:jc w:val="center"/>
              <w:rPr>
                <w:bCs/>
                <w:iCs/>
              </w:rPr>
            </w:pPr>
            <w:r w:rsidRPr="009C1E68">
              <w:rPr>
                <w:bCs/>
                <w:iCs/>
              </w:rPr>
              <w:t>N/A</w:t>
            </w:r>
          </w:p>
        </w:tc>
        <w:tc>
          <w:tcPr>
            <w:tcW w:w="728" w:type="dxa"/>
          </w:tcPr>
          <w:p w14:paraId="6DE8D0D0" w14:textId="77777777" w:rsidR="00DA4214" w:rsidRPr="009C1E68" w:rsidRDefault="00DA4214" w:rsidP="0036156F">
            <w:pPr>
              <w:pStyle w:val="TAL"/>
              <w:jc w:val="center"/>
              <w:rPr>
                <w:bCs/>
                <w:iCs/>
              </w:rPr>
            </w:pPr>
            <w:r w:rsidRPr="009C1E68">
              <w:rPr>
                <w:bCs/>
                <w:iCs/>
              </w:rPr>
              <w:t>N/A</w:t>
            </w:r>
          </w:p>
        </w:tc>
      </w:tr>
      <w:tr w:rsidR="00DA4214" w:rsidRPr="009C1E68" w14:paraId="253D7E5A" w14:textId="77777777" w:rsidTr="0036156F">
        <w:trPr>
          <w:cantSplit/>
          <w:tblHeader/>
        </w:trPr>
        <w:tc>
          <w:tcPr>
            <w:tcW w:w="6917" w:type="dxa"/>
          </w:tcPr>
          <w:p w14:paraId="612D76FD" w14:textId="77777777" w:rsidR="00DA4214" w:rsidRPr="009C1E68" w:rsidRDefault="00DA4214" w:rsidP="0036156F">
            <w:pPr>
              <w:pStyle w:val="TAL"/>
              <w:rPr>
                <w:b/>
                <w:i/>
              </w:rPr>
            </w:pPr>
            <w:r w:rsidRPr="009C1E68">
              <w:rPr>
                <w:b/>
                <w:i/>
              </w:rPr>
              <w:lastRenderedPageBreak/>
              <w:t>pdcch-BlindDetectionCA-Mixed-r16, pdcch-BlindDetectionCA-Mixed-v16a0</w:t>
            </w:r>
          </w:p>
          <w:p w14:paraId="283AA1FA" w14:textId="77777777" w:rsidR="00DA4214" w:rsidRPr="009C1E68" w:rsidRDefault="00DA4214" w:rsidP="0036156F">
            <w:pPr>
              <w:pStyle w:val="TAL"/>
            </w:pPr>
            <w:r w:rsidRPr="009C1E68">
              <w:t xml:space="preserve">This field indicates mixed operation of two variants of the number of blind detections in case of CA. </w:t>
            </w:r>
            <w:r w:rsidRPr="009C1E68">
              <w:rPr>
                <w:bCs/>
                <w:iCs/>
              </w:rPr>
              <w:t xml:space="preserve">UE indicating support of this feature shall also indicate support of </w:t>
            </w:r>
            <w:r w:rsidRPr="009C1E68">
              <w:rPr>
                <w:i/>
                <w:iCs/>
              </w:rPr>
              <w:t>pdcch-MonitoringMixed-r16</w:t>
            </w:r>
            <w:r w:rsidRPr="009C1E68">
              <w:t xml:space="preserve">. UE indicating support of </w:t>
            </w:r>
            <w:r w:rsidRPr="009C1E68">
              <w:rPr>
                <w:i/>
                <w:iCs/>
              </w:rPr>
              <w:t>pdcch-BlindDetectionCA-Mixed-v16a0</w:t>
            </w:r>
            <w:r w:rsidRPr="009C1E68">
              <w:t xml:space="preserve"> shall also indicate support of </w:t>
            </w:r>
            <w:r w:rsidRPr="009C1E68">
              <w:rPr>
                <w:i/>
                <w:iCs/>
              </w:rPr>
              <w:t>pdcch-MonitoringMixed-r16</w:t>
            </w:r>
            <w:r w:rsidRPr="009C1E68">
              <w:t>.</w:t>
            </w:r>
          </w:p>
          <w:p w14:paraId="6C64B408" w14:textId="77777777" w:rsidR="00DA4214" w:rsidRPr="009C1E68" w:rsidRDefault="00DA4214" w:rsidP="0036156F">
            <w:pPr>
              <w:pStyle w:val="TAL"/>
              <w:rPr>
                <w:b/>
                <w:i/>
              </w:rPr>
            </w:pPr>
            <w:r w:rsidRPr="009C1E68">
              <w:t xml:space="preserve">Only one between </w:t>
            </w:r>
            <w:r w:rsidRPr="009C1E68">
              <w:rPr>
                <w:i/>
                <w:iCs/>
              </w:rPr>
              <w:t>pdcch-BlindDetectionCA-Mixed-r16</w:t>
            </w:r>
            <w:r w:rsidRPr="009C1E68">
              <w:t xml:space="preserve"> and </w:t>
            </w:r>
            <w:r w:rsidRPr="009C1E68">
              <w:rPr>
                <w:i/>
                <w:iCs/>
              </w:rPr>
              <w:t>pdcch-BlindDetectionCA-Mixed-NonAlignedSpan-r16</w:t>
            </w:r>
            <w:r w:rsidRPr="009C1E68">
              <w:t xml:space="preserve"> can be reported by UE.</w:t>
            </w:r>
          </w:p>
        </w:tc>
        <w:tc>
          <w:tcPr>
            <w:tcW w:w="709" w:type="dxa"/>
          </w:tcPr>
          <w:p w14:paraId="6E5B8A4B"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8D554F5"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3B2922A1" w14:textId="77777777" w:rsidR="00DA4214" w:rsidRPr="009C1E68" w:rsidRDefault="00DA4214" w:rsidP="0036156F">
            <w:pPr>
              <w:pStyle w:val="TAL"/>
              <w:jc w:val="center"/>
              <w:rPr>
                <w:bCs/>
                <w:iCs/>
              </w:rPr>
            </w:pPr>
            <w:r w:rsidRPr="009C1E68">
              <w:rPr>
                <w:bCs/>
                <w:iCs/>
              </w:rPr>
              <w:t>N/A</w:t>
            </w:r>
          </w:p>
        </w:tc>
        <w:tc>
          <w:tcPr>
            <w:tcW w:w="728" w:type="dxa"/>
          </w:tcPr>
          <w:p w14:paraId="34225C58" w14:textId="77777777" w:rsidR="00DA4214" w:rsidRPr="009C1E68" w:rsidRDefault="00DA4214" w:rsidP="0036156F">
            <w:pPr>
              <w:pStyle w:val="TAL"/>
              <w:jc w:val="center"/>
              <w:rPr>
                <w:bCs/>
                <w:iCs/>
              </w:rPr>
            </w:pPr>
            <w:r w:rsidRPr="009C1E68">
              <w:rPr>
                <w:bCs/>
                <w:iCs/>
              </w:rPr>
              <w:t>N/A</w:t>
            </w:r>
          </w:p>
        </w:tc>
      </w:tr>
      <w:tr w:rsidR="00DA4214" w:rsidRPr="009C1E68" w14:paraId="21AF874D" w14:textId="77777777" w:rsidTr="0036156F">
        <w:trPr>
          <w:cantSplit/>
          <w:tblHeader/>
        </w:trPr>
        <w:tc>
          <w:tcPr>
            <w:tcW w:w="6917" w:type="dxa"/>
          </w:tcPr>
          <w:p w14:paraId="43250921" w14:textId="77777777" w:rsidR="00DA4214" w:rsidRPr="009C1E68" w:rsidRDefault="00DA4214" w:rsidP="0036156F">
            <w:pPr>
              <w:pStyle w:val="TAL"/>
              <w:rPr>
                <w:b/>
                <w:i/>
              </w:rPr>
            </w:pPr>
            <w:r w:rsidRPr="009C1E68">
              <w:rPr>
                <w:b/>
                <w:i/>
              </w:rPr>
              <w:t>pdcch-BlindDetectionCA-Mixed-NonAlignedSpan-r16, pdcch-BlindDetectionCA-Mixed-NonAlignedSpan-v16a0</w:t>
            </w:r>
          </w:p>
          <w:p w14:paraId="7EDC06EF" w14:textId="77777777" w:rsidR="00DA4214" w:rsidRPr="009C1E68" w:rsidRDefault="00DA4214" w:rsidP="0036156F">
            <w:pPr>
              <w:pStyle w:val="TAL"/>
            </w:pPr>
            <w:r w:rsidRPr="009C1E6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C1E68">
              <w:rPr>
                <w:bCs/>
                <w:iCs/>
              </w:rPr>
              <w:t xml:space="preserve">UE indicating support of this feature shall also indicate support of </w:t>
            </w:r>
            <w:r w:rsidRPr="009C1E68">
              <w:rPr>
                <w:i/>
                <w:iCs/>
              </w:rPr>
              <w:t>pdcch-MonitoringMixed-r16</w:t>
            </w:r>
            <w:r w:rsidRPr="009C1E68">
              <w:t>. The minimum of the summation of capability on the number of CCs with Rel-15 PDCCH monitoring capability and the capability on the number of CCs with Rel-16 PDCCH monitoring capability is 3.</w:t>
            </w:r>
          </w:p>
          <w:p w14:paraId="5A02F7C2" w14:textId="77777777" w:rsidR="00DA4214" w:rsidRPr="009C1E68" w:rsidRDefault="00DA4214" w:rsidP="0036156F">
            <w:pPr>
              <w:pStyle w:val="TAL"/>
              <w:rPr>
                <w:b/>
                <w:i/>
              </w:rPr>
            </w:pPr>
            <w:r w:rsidRPr="009C1E68">
              <w:t xml:space="preserve">UE indicating support of </w:t>
            </w:r>
            <w:r w:rsidRPr="009C1E68">
              <w:rPr>
                <w:i/>
              </w:rPr>
              <w:t>pdcch-BlindDetectionCA-Mixed-NonAlignedSpan-v16a0</w:t>
            </w:r>
            <w:r w:rsidRPr="009C1E68">
              <w:t xml:space="preserve"> shall also indicate support of </w:t>
            </w:r>
            <w:r w:rsidRPr="009C1E68">
              <w:rPr>
                <w:i/>
              </w:rPr>
              <w:t>pdcch-BlindDetectionCA-Mixed-NonAlignedSpan-r16</w:t>
            </w:r>
            <w:r w:rsidRPr="009C1E68">
              <w:t xml:space="preserve">. Only one between </w:t>
            </w:r>
            <w:r w:rsidRPr="009C1E68">
              <w:rPr>
                <w:i/>
              </w:rPr>
              <w:t>pdcch-BlindDetectionCA-Mixed-r16</w:t>
            </w:r>
            <w:r w:rsidRPr="009C1E68">
              <w:t xml:space="preserve"> and </w:t>
            </w:r>
            <w:r w:rsidRPr="009C1E68">
              <w:rPr>
                <w:i/>
              </w:rPr>
              <w:t>pdcch-BlindDetectionCA-Mixed-NonAlignedSpan-r16</w:t>
            </w:r>
            <w:r w:rsidRPr="009C1E68">
              <w:t xml:space="preserve"> can be reported by UE.</w:t>
            </w:r>
          </w:p>
        </w:tc>
        <w:tc>
          <w:tcPr>
            <w:tcW w:w="709" w:type="dxa"/>
          </w:tcPr>
          <w:p w14:paraId="3EE7ADE9"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590794B7"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12E11EDA" w14:textId="77777777" w:rsidR="00DA4214" w:rsidRPr="009C1E68" w:rsidRDefault="00DA4214" w:rsidP="0036156F">
            <w:pPr>
              <w:pStyle w:val="TAL"/>
              <w:jc w:val="center"/>
              <w:rPr>
                <w:bCs/>
                <w:iCs/>
              </w:rPr>
            </w:pPr>
            <w:r w:rsidRPr="009C1E68">
              <w:rPr>
                <w:bCs/>
                <w:iCs/>
              </w:rPr>
              <w:t>N/A</w:t>
            </w:r>
          </w:p>
        </w:tc>
        <w:tc>
          <w:tcPr>
            <w:tcW w:w="728" w:type="dxa"/>
          </w:tcPr>
          <w:p w14:paraId="61695A06" w14:textId="77777777" w:rsidR="00DA4214" w:rsidRPr="009C1E68" w:rsidRDefault="00DA4214" w:rsidP="0036156F">
            <w:pPr>
              <w:pStyle w:val="TAL"/>
              <w:jc w:val="center"/>
              <w:rPr>
                <w:bCs/>
                <w:iCs/>
              </w:rPr>
            </w:pPr>
            <w:r w:rsidRPr="009C1E68">
              <w:rPr>
                <w:bCs/>
                <w:iCs/>
              </w:rPr>
              <w:t>N/A</w:t>
            </w:r>
          </w:p>
        </w:tc>
      </w:tr>
      <w:tr w:rsidR="00DA4214" w:rsidRPr="009C1E68" w14:paraId="7E777B48" w14:textId="77777777" w:rsidTr="0036156F">
        <w:trPr>
          <w:cantSplit/>
          <w:tblHeader/>
        </w:trPr>
        <w:tc>
          <w:tcPr>
            <w:tcW w:w="6917" w:type="dxa"/>
          </w:tcPr>
          <w:p w14:paraId="65E656C2" w14:textId="77777777" w:rsidR="00DA4214" w:rsidRPr="009C1E68" w:rsidRDefault="00DA4214" w:rsidP="0036156F">
            <w:pPr>
              <w:pStyle w:val="TAL"/>
              <w:rPr>
                <w:b/>
                <w:i/>
              </w:rPr>
            </w:pPr>
            <w:r w:rsidRPr="009C1E68">
              <w:rPr>
                <w:b/>
                <w:i/>
              </w:rPr>
              <w:t>pdcch-BlindDetectionMCG-UE-r16, pdcch-BlindDetectionSCG-UE-r16</w:t>
            </w:r>
          </w:p>
          <w:p w14:paraId="509B3CBF" w14:textId="77777777" w:rsidR="00DA4214" w:rsidRPr="009C1E68" w:rsidRDefault="00DA4214" w:rsidP="0036156F">
            <w:pPr>
              <w:pStyle w:val="TAL"/>
            </w:pPr>
            <w:r w:rsidRPr="009C1E68">
              <w:t xml:space="preserve">This field indicates the number of blind detections supported for MCG and SCG, respectively </w:t>
            </w:r>
            <w:r w:rsidRPr="009C1E68">
              <w:rPr>
                <w:bCs/>
                <w:iCs/>
              </w:rPr>
              <w:t>as specified in clause 10 in TS 38.213 [11] for the NR-DC</w:t>
            </w:r>
            <w:r w:rsidRPr="009C1E68">
              <w:t>. UE shall report the fields for MCG and for SCG together if supported.</w:t>
            </w:r>
          </w:p>
          <w:p w14:paraId="6E765748" w14:textId="77777777" w:rsidR="00DA4214" w:rsidRPr="009C1E68" w:rsidRDefault="00DA4214" w:rsidP="0036156F">
            <w:pPr>
              <w:pStyle w:val="TAL"/>
            </w:pPr>
          </w:p>
          <w:p w14:paraId="4CFF5493" w14:textId="77777777" w:rsidR="00DA4214" w:rsidRPr="009C1E68" w:rsidRDefault="00DA4214" w:rsidP="0036156F">
            <w:pPr>
              <w:pStyle w:val="TAL"/>
              <w:rPr>
                <w:b/>
                <w:i/>
              </w:rPr>
            </w:pPr>
            <w:r w:rsidRPr="009C1E68">
              <w:rPr>
                <w:bCs/>
                <w:iCs/>
              </w:rPr>
              <w:t xml:space="preserve">If a UE supports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then the capability defined by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is applied to the feature as defined in clause 10 in TS 38.213 [11].</w:t>
            </w:r>
          </w:p>
        </w:tc>
        <w:tc>
          <w:tcPr>
            <w:tcW w:w="709" w:type="dxa"/>
          </w:tcPr>
          <w:p w14:paraId="7A5C6922"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63A4678"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44AE5305" w14:textId="77777777" w:rsidR="00DA4214" w:rsidRPr="009C1E68" w:rsidRDefault="00DA4214" w:rsidP="0036156F">
            <w:pPr>
              <w:pStyle w:val="TAL"/>
              <w:jc w:val="center"/>
              <w:rPr>
                <w:bCs/>
                <w:iCs/>
              </w:rPr>
            </w:pPr>
            <w:r w:rsidRPr="009C1E68">
              <w:rPr>
                <w:bCs/>
                <w:iCs/>
              </w:rPr>
              <w:t>N/A</w:t>
            </w:r>
          </w:p>
        </w:tc>
        <w:tc>
          <w:tcPr>
            <w:tcW w:w="728" w:type="dxa"/>
          </w:tcPr>
          <w:p w14:paraId="6EB3B018" w14:textId="77777777" w:rsidR="00DA4214" w:rsidRPr="009C1E68" w:rsidRDefault="00DA4214" w:rsidP="0036156F">
            <w:pPr>
              <w:pStyle w:val="TAL"/>
              <w:jc w:val="center"/>
              <w:rPr>
                <w:bCs/>
                <w:iCs/>
              </w:rPr>
            </w:pPr>
            <w:r w:rsidRPr="009C1E68">
              <w:rPr>
                <w:bCs/>
                <w:iCs/>
              </w:rPr>
              <w:t>N/A</w:t>
            </w:r>
          </w:p>
        </w:tc>
      </w:tr>
      <w:tr w:rsidR="00DA4214" w:rsidRPr="009C1E68" w14:paraId="0A417F98" w14:textId="77777777" w:rsidTr="0036156F">
        <w:trPr>
          <w:cantSplit/>
          <w:tblHeader/>
        </w:trPr>
        <w:tc>
          <w:tcPr>
            <w:tcW w:w="6917" w:type="dxa"/>
          </w:tcPr>
          <w:p w14:paraId="48C16F05" w14:textId="77777777" w:rsidR="00DA4214" w:rsidRPr="009C1E68" w:rsidRDefault="00DA4214" w:rsidP="0036156F">
            <w:pPr>
              <w:pStyle w:val="TAL"/>
              <w:rPr>
                <w:b/>
                <w:i/>
              </w:rPr>
            </w:pPr>
            <w:r w:rsidRPr="009C1E68">
              <w:rPr>
                <w:b/>
                <w:i/>
              </w:rPr>
              <w:t>pdcch-BlindDetectionMCG-SCG-List-r17</w:t>
            </w:r>
          </w:p>
          <w:p w14:paraId="3FCCE204" w14:textId="77777777" w:rsidR="00DA4214" w:rsidRPr="009C1E68" w:rsidRDefault="00DA4214" w:rsidP="0036156F">
            <w:pPr>
              <w:pStyle w:val="TAL"/>
              <w:rPr>
                <w:bCs/>
                <w:iCs/>
              </w:rPr>
            </w:pPr>
            <w:r w:rsidRPr="009C1E68">
              <w:rPr>
                <w:bCs/>
                <w:iCs/>
              </w:rPr>
              <w:t xml:space="preserve">Indicates the supported combinations of the </w:t>
            </w:r>
            <w:r w:rsidRPr="009C1E68">
              <w:rPr>
                <w:rFonts w:cs="Arial"/>
                <w:bCs/>
                <w:iCs/>
              </w:rPr>
              <w:t>c</w:t>
            </w:r>
            <w:r w:rsidRPr="009C1E68">
              <w:rPr>
                <w:bCs/>
                <w:iCs/>
              </w:rPr>
              <w:t xml:space="preserve">apability on the number of CCs for monitoring a maximum number of BDs and non-overlapped CCEs for MCG and for SCG (i.e. </w:t>
            </w:r>
            <w:r w:rsidRPr="009C1E68">
              <w:rPr>
                <w:bCs/>
                <w:i/>
              </w:rPr>
              <w:t>pdcch-BlindDetectionMCG-UE-r17</w:t>
            </w:r>
            <w:r w:rsidRPr="009C1E68">
              <w:rPr>
                <w:bCs/>
                <w:iCs/>
              </w:rPr>
              <w:t xml:space="preserve"> and </w:t>
            </w:r>
            <w:r w:rsidRPr="009C1E68">
              <w:rPr>
                <w:bCs/>
                <w:i/>
                <w:iCs/>
              </w:rPr>
              <w:t>pdcch-BlindDetectionSCG-UE-r17</w:t>
            </w:r>
            <w:r w:rsidRPr="009C1E68">
              <w:rPr>
                <w:bCs/>
              </w:rPr>
              <w:t>)</w:t>
            </w:r>
            <w:r w:rsidRPr="009C1E68">
              <w:rPr>
                <w:bCs/>
                <w:iCs/>
              </w:rPr>
              <w:t xml:space="preserve"> when configured for NR-DC operation with Rel-17 PDCCH monitoring capability on all the serving cells.</w:t>
            </w:r>
          </w:p>
          <w:p w14:paraId="32078D12" w14:textId="77777777" w:rsidR="00DA4214" w:rsidRPr="009C1E68" w:rsidRDefault="00DA4214" w:rsidP="0036156F">
            <w:pPr>
              <w:pStyle w:val="TAL"/>
              <w:rPr>
                <w:bCs/>
                <w:iCs/>
              </w:rPr>
            </w:pPr>
          </w:p>
          <w:p w14:paraId="66BBA84E" w14:textId="77777777" w:rsidR="00DA4214" w:rsidRPr="009C1E68" w:rsidRDefault="00DA4214" w:rsidP="0036156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8349E17" w14:textId="77777777" w:rsidR="00DA4214" w:rsidRPr="009C1E68" w:rsidRDefault="00DA4214" w:rsidP="0036156F">
            <w:pPr>
              <w:pStyle w:val="TAL"/>
              <w:rPr>
                <w:i/>
                <w:iCs/>
              </w:rPr>
            </w:pPr>
          </w:p>
          <w:p w14:paraId="25A1A575" w14:textId="77777777" w:rsidR="00DA4214" w:rsidRPr="009C1E68" w:rsidRDefault="00DA4214" w:rsidP="0036156F">
            <w:pPr>
              <w:pStyle w:val="TAN"/>
            </w:pPr>
            <w:r w:rsidRPr="009C1E68">
              <w:t>NOTE:</w:t>
            </w:r>
            <w:r w:rsidRPr="009C1E68">
              <w:tab/>
              <w:t xml:space="preserve">If the UE reports </w:t>
            </w:r>
            <w:r w:rsidRPr="009C1E68">
              <w:rPr>
                <w:i/>
                <w:iCs/>
              </w:rPr>
              <w:t>pdcch-MonitoringCA-r17</w:t>
            </w:r>
            <w:r w:rsidRPr="009C1E68">
              <w:t>,</w:t>
            </w:r>
          </w:p>
          <w:p w14:paraId="45554FD2" w14:textId="77777777" w:rsidR="00DA4214" w:rsidRPr="009C1E68" w:rsidRDefault="00DA4214" w:rsidP="0036156F">
            <w:pPr>
              <w:pStyle w:val="TAN"/>
              <w:ind w:left="1168" w:hanging="283"/>
              <w:rPr>
                <w:bCs/>
              </w:rPr>
            </w:pPr>
            <w:r w:rsidRPr="009C1E68">
              <w:rPr>
                <w:bCs/>
              </w:rPr>
              <w:t>-</w:t>
            </w:r>
            <w:r w:rsidRPr="009C1E68">
              <w:rPr>
                <w:bCs/>
              </w:rPr>
              <w:tab/>
              <w:t xml:space="preserve">Candidate values for pdcch-BlindDetectionMCG-UE-r17 is 1 to </w:t>
            </w:r>
            <w:r w:rsidRPr="009C1E68">
              <w:rPr>
                <w:i/>
              </w:rPr>
              <w:t>pdcch-</w:t>
            </w:r>
            <w:r w:rsidRPr="009C1E68">
              <w:rPr>
                <w:bCs/>
                <w:i/>
                <w:iCs/>
              </w:rPr>
              <w:t>MonitoringCA</w:t>
            </w:r>
            <w:r w:rsidRPr="009C1E68">
              <w:rPr>
                <w:i/>
              </w:rPr>
              <w:t>-r17</w:t>
            </w:r>
            <w:r w:rsidRPr="009C1E68">
              <w:rPr>
                <w:bCs/>
              </w:rPr>
              <w:t>-1</w:t>
            </w:r>
          </w:p>
          <w:p w14:paraId="74E40EB7" w14:textId="77777777" w:rsidR="00DA4214" w:rsidRPr="009C1E68" w:rsidRDefault="00DA4214" w:rsidP="0036156F">
            <w:pPr>
              <w:pStyle w:val="TAN"/>
              <w:ind w:left="1168" w:hanging="283"/>
              <w:rPr>
                <w:bCs/>
              </w:rPr>
            </w:pPr>
            <w:r w:rsidRPr="009C1E68">
              <w:rPr>
                <w:bCs/>
              </w:rPr>
              <w:t>-</w:t>
            </w:r>
            <w:r w:rsidRPr="009C1E68">
              <w:rPr>
                <w:bCs/>
              </w:rPr>
              <w:tab/>
              <w:t xml:space="preserve">Candidate values for pdcch-BlindDetectionSCG-UE-r17 is 1 </w:t>
            </w:r>
            <w:r w:rsidRPr="009C1E68">
              <w:rPr>
                <w:i/>
              </w:rPr>
              <w:t>pdcch-</w:t>
            </w:r>
            <w:r w:rsidRPr="009C1E68">
              <w:rPr>
                <w:bCs/>
                <w:i/>
                <w:iCs/>
              </w:rPr>
              <w:t>MonitoringCA</w:t>
            </w:r>
            <w:r w:rsidRPr="009C1E68">
              <w:rPr>
                <w:i/>
              </w:rPr>
              <w:t>-r17</w:t>
            </w:r>
            <w:r w:rsidRPr="009C1E68">
              <w:rPr>
                <w:bCs/>
              </w:rPr>
              <w:t>-1</w:t>
            </w:r>
          </w:p>
          <w:p w14:paraId="6C15841B" w14:textId="77777777" w:rsidR="00DA4214" w:rsidRPr="009C1E68" w:rsidRDefault="00DA4214" w:rsidP="0036156F">
            <w:pPr>
              <w:pStyle w:val="TAN"/>
              <w:ind w:left="1168" w:hanging="283"/>
              <w:rPr>
                <w:bCs/>
              </w:rPr>
            </w:pPr>
            <w:r w:rsidRPr="009C1E68">
              <w:rPr>
                <w:bCs/>
              </w:rPr>
              <w:t>-</w:t>
            </w:r>
            <w:r w:rsidRPr="009C1E68">
              <w:rPr>
                <w:bCs/>
              </w:rPr>
              <w:tab/>
            </w:r>
            <w:r w:rsidRPr="009C1E68">
              <w:rPr>
                <w:i/>
              </w:rPr>
              <w:t>pdcch-BlindDetectionMCG-UE-r17</w:t>
            </w:r>
            <w:r w:rsidRPr="009C1E68">
              <w:rPr>
                <w:bCs/>
              </w:rPr>
              <w:t xml:space="preserve"> + </w:t>
            </w:r>
            <w:r w:rsidRPr="009C1E68">
              <w:rPr>
                <w:i/>
              </w:rPr>
              <w:t>pdcch-BlindDetectionSCG-UE-r17</w:t>
            </w:r>
            <w:r w:rsidRPr="009C1E68">
              <w:rPr>
                <w:bCs/>
              </w:rPr>
              <w:t xml:space="preserve"> &gt;= </w:t>
            </w:r>
            <w:r w:rsidRPr="009C1E68">
              <w:rPr>
                <w:i/>
              </w:rPr>
              <w:t>pdcch-</w:t>
            </w:r>
            <w:r w:rsidRPr="009C1E68">
              <w:rPr>
                <w:bCs/>
                <w:i/>
                <w:iCs/>
              </w:rPr>
              <w:t>MonitoringCA</w:t>
            </w:r>
            <w:r w:rsidRPr="009C1E68">
              <w:rPr>
                <w:i/>
              </w:rPr>
              <w:t>-r17</w:t>
            </w:r>
          </w:p>
          <w:p w14:paraId="1079E2F1" w14:textId="77777777" w:rsidR="00DA4214" w:rsidRPr="009C1E68" w:rsidRDefault="00DA4214" w:rsidP="0036156F">
            <w:pPr>
              <w:pStyle w:val="TAN"/>
              <w:ind w:left="885" w:firstLine="0"/>
              <w:rPr>
                <w:bCs/>
              </w:rPr>
            </w:pPr>
            <w:r w:rsidRPr="009C1E68">
              <w:rPr>
                <w:bCs/>
              </w:rPr>
              <w:t xml:space="preserve">Otherwise, the value of </w:t>
            </w:r>
            <w:r w:rsidRPr="009C1E68">
              <w:rPr>
                <w:i/>
              </w:rPr>
              <w:t>pdcch-BlindDetectionMCG-UE-r17</w:t>
            </w:r>
            <w:r w:rsidRPr="009C1E68">
              <w:rPr>
                <w:bCs/>
              </w:rPr>
              <w:t xml:space="preserve"> or of</w:t>
            </w:r>
          </w:p>
          <w:p w14:paraId="2F03F704" w14:textId="77777777" w:rsidR="00DA4214" w:rsidRPr="009C1E68" w:rsidRDefault="00DA4214" w:rsidP="0036156F">
            <w:pPr>
              <w:pStyle w:val="TAN"/>
              <w:ind w:left="885" w:firstLine="0"/>
              <w:rPr>
                <w:bCs/>
                <w:iCs/>
              </w:rPr>
            </w:pPr>
            <w:r w:rsidRPr="009C1E68">
              <w:rPr>
                <w:bCs/>
                <w:i/>
                <w:iCs/>
              </w:rPr>
              <w:t>pdcchBlindDetectionSCG</w:t>
            </w:r>
            <w:r w:rsidRPr="009C1E68">
              <w:rPr>
                <w:i/>
              </w:rPr>
              <w:t>-UE-r17</w:t>
            </w:r>
            <w:r w:rsidRPr="009C1E68">
              <w:rPr>
                <w:bCs/>
              </w:rPr>
              <w:t xml:space="preserve"> is {1, 2, 3}</w:t>
            </w:r>
          </w:p>
        </w:tc>
        <w:tc>
          <w:tcPr>
            <w:tcW w:w="709" w:type="dxa"/>
          </w:tcPr>
          <w:p w14:paraId="46282886"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0DA76EE1"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6B556B2D" w14:textId="77777777" w:rsidR="00DA4214" w:rsidRPr="009C1E68" w:rsidRDefault="00DA4214" w:rsidP="0036156F">
            <w:pPr>
              <w:pStyle w:val="TAL"/>
              <w:jc w:val="center"/>
              <w:rPr>
                <w:bCs/>
                <w:iCs/>
              </w:rPr>
            </w:pPr>
            <w:r w:rsidRPr="009C1E68">
              <w:rPr>
                <w:bCs/>
                <w:iCs/>
              </w:rPr>
              <w:t>N/A</w:t>
            </w:r>
          </w:p>
        </w:tc>
        <w:tc>
          <w:tcPr>
            <w:tcW w:w="728" w:type="dxa"/>
          </w:tcPr>
          <w:p w14:paraId="46FD9B74" w14:textId="77777777" w:rsidR="00DA4214" w:rsidRPr="009C1E68" w:rsidRDefault="00DA4214" w:rsidP="0036156F">
            <w:pPr>
              <w:pStyle w:val="TAL"/>
              <w:jc w:val="center"/>
              <w:rPr>
                <w:bCs/>
                <w:iCs/>
              </w:rPr>
            </w:pPr>
            <w:r w:rsidRPr="009C1E68">
              <w:rPr>
                <w:bCs/>
                <w:iCs/>
              </w:rPr>
              <w:t>N/A</w:t>
            </w:r>
          </w:p>
        </w:tc>
      </w:tr>
      <w:tr w:rsidR="00DA4214" w:rsidRPr="009C1E68" w14:paraId="682BD0F8" w14:textId="77777777" w:rsidTr="0036156F">
        <w:trPr>
          <w:cantSplit/>
          <w:tblHeader/>
        </w:trPr>
        <w:tc>
          <w:tcPr>
            <w:tcW w:w="6917" w:type="dxa"/>
          </w:tcPr>
          <w:p w14:paraId="0DC8A484" w14:textId="77777777" w:rsidR="00DA4214" w:rsidRPr="009C1E68" w:rsidRDefault="00DA4214" w:rsidP="0036156F">
            <w:pPr>
              <w:pStyle w:val="TAL"/>
              <w:rPr>
                <w:b/>
                <w:i/>
              </w:rPr>
            </w:pPr>
            <w:r w:rsidRPr="009C1E68">
              <w:rPr>
                <w:b/>
                <w:i/>
              </w:rPr>
              <w:t>pdcch-BlindDetectionMCG-UE-Mixed-r16, pdcch-BlindDetectionSCG-UE-Mixed-r16, pdcch-BlindDetectionMCG-UE-Mixed-v16a0, pdcch-BlindDetectionSCG-UE-Mixed-v16a0</w:t>
            </w:r>
          </w:p>
          <w:p w14:paraId="655C1B91" w14:textId="77777777" w:rsidR="00DA4214" w:rsidRPr="009C1E68" w:rsidRDefault="00DA4214" w:rsidP="0036156F">
            <w:pPr>
              <w:pStyle w:val="TAL"/>
            </w:pPr>
            <w:r w:rsidRPr="009C1E68">
              <w:t xml:space="preserve">This field indicates mixed operation of two variants of the number of blind detections supported for MCG and SCG, respectively. UE shall report the fields for MCG and for SCG together if supported. </w:t>
            </w:r>
            <w:r w:rsidRPr="009C1E68">
              <w:rPr>
                <w:bCs/>
                <w:iCs/>
              </w:rPr>
              <w:t xml:space="preserve">UE indicating support of </w:t>
            </w:r>
            <w:r w:rsidRPr="009C1E68">
              <w:rPr>
                <w:i/>
              </w:rPr>
              <w:t xml:space="preserve">pdcch-BlindDetectionMCG-UE-Mixed-v16a0 </w:t>
            </w:r>
            <w:r w:rsidRPr="009C1E68">
              <w:t>and</w:t>
            </w:r>
            <w:r w:rsidRPr="009C1E68">
              <w:rPr>
                <w:i/>
              </w:rPr>
              <w:t xml:space="preserve"> pdcch-BlindDetectionSCG-UE-Mixed-v16a0</w:t>
            </w:r>
            <w:r w:rsidRPr="009C1E68">
              <w:rPr>
                <w:bCs/>
                <w:iCs/>
              </w:rPr>
              <w:t xml:space="preserve"> shall also indicate support of</w:t>
            </w:r>
            <w:r w:rsidRPr="009C1E68">
              <w:rPr>
                <w:i/>
                <w:iCs/>
              </w:rPr>
              <w:t xml:space="preserve"> </w:t>
            </w:r>
            <w:r w:rsidRPr="009C1E68">
              <w:rPr>
                <w:i/>
              </w:rPr>
              <w:t>pdcch-BlindDetectionMCG-UE-Mixed-r16</w:t>
            </w:r>
            <w:r w:rsidRPr="009C1E68">
              <w:t xml:space="preserve"> and</w:t>
            </w:r>
            <w:r w:rsidRPr="009C1E68">
              <w:rPr>
                <w:i/>
                <w:iCs/>
              </w:rPr>
              <w:t xml:space="preserve"> </w:t>
            </w:r>
            <w:r w:rsidRPr="009C1E68">
              <w:rPr>
                <w:i/>
              </w:rPr>
              <w:t>pdcch-BlindDetectionSCG-UE-Mixed-r16</w:t>
            </w:r>
            <w:r w:rsidRPr="009C1E68">
              <w:t>.</w:t>
            </w:r>
          </w:p>
          <w:p w14:paraId="199A6BAF" w14:textId="77777777" w:rsidR="00DA4214" w:rsidRPr="009C1E68" w:rsidRDefault="00DA4214" w:rsidP="0036156F">
            <w:pPr>
              <w:pStyle w:val="TAL"/>
            </w:pPr>
          </w:p>
          <w:p w14:paraId="5421E287" w14:textId="77777777" w:rsidR="00DA4214" w:rsidRPr="009C1E68" w:rsidRDefault="00DA4214" w:rsidP="0036156F">
            <w:pPr>
              <w:pStyle w:val="TAL"/>
              <w:rPr>
                <w:b/>
                <w:i/>
              </w:rPr>
            </w:pPr>
            <w:r w:rsidRPr="009C1E68">
              <w:rPr>
                <w:bCs/>
                <w:iCs/>
              </w:rPr>
              <w:t xml:space="preserve">If a UE supports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r w:rsidRPr="009C1E68">
              <w:rPr>
                <w:b/>
                <w:i/>
              </w:rPr>
              <w:t xml:space="preserve"> </w:t>
            </w:r>
            <w:r w:rsidRPr="009C1E68">
              <w:rPr>
                <w:bCs/>
                <w:iCs/>
              </w:rPr>
              <w:t xml:space="preserve">or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proofErr w:type="spellStart"/>
            <w:r w:rsidRPr="009C1E68">
              <w:rPr>
                <w:bCs/>
                <w:i/>
              </w:rPr>
              <w:t>NonAlignedSpan</w:t>
            </w:r>
            <w:proofErr w:type="spellEnd"/>
            <w:r w:rsidRPr="009C1E68">
              <w:rPr>
                <w:bCs/>
                <w:iCs/>
              </w:rPr>
              <w:t xml:space="preserve">, then the capability defined by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r w:rsidRPr="009C1E68">
              <w:rPr>
                <w:b/>
                <w:i/>
              </w:rPr>
              <w:t xml:space="preserve"> </w:t>
            </w:r>
            <w:r w:rsidRPr="009C1E68">
              <w:rPr>
                <w:bCs/>
                <w:iCs/>
              </w:rPr>
              <w:t xml:space="preserve">or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proofErr w:type="spellStart"/>
            <w:r w:rsidRPr="009C1E68">
              <w:rPr>
                <w:bCs/>
                <w:i/>
              </w:rPr>
              <w:t>NonAlignedSpan</w:t>
            </w:r>
            <w:proofErr w:type="spellEnd"/>
            <w:r w:rsidRPr="009C1E68">
              <w:rPr>
                <w:bCs/>
                <w:i/>
              </w:rPr>
              <w:t xml:space="preserve"> </w:t>
            </w:r>
            <w:r w:rsidRPr="009C1E68">
              <w:rPr>
                <w:bCs/>
                <w:iCs/>
              </w:rPr>
              <w:t xml:space="preserve">is applied to the combination of </w:t>
            </w:r>
            <w:proofErr w:type="spellStart"/>
            <w:r w:rsidRPr="009C1E68">
              <w:rPr>
                <w:bCs/>
                <w:i/>
                <w:iCs/>
              </w:rPr>
              <w:t>pdcch</w:t>
            </w:r>
            <w:proofErr w:type="spellEnd"/>
            <w:r w:rsidRPr="009C1E68">
              <w:rPr>
                <w:bCs/>
                <w:i/>
                <w:iCs/>
              </w:rPr>
              <w:t>-</w:t>
            </w:r>
            <w:proofErr w:type="spellStart"/>
            <w:r w:rsidRPr="009C1E68">
              <w:rPr>
                <w:bCs/>
                <w:i/>
                <w:iCs/>
              </w:rPr>
              <w:t>BlindDetectionMCG</w:t>
            </w:r>
            <w:proofErr w:type="spellEnd"/>
            <w:r w:rsidRPr="009C1E68">
              <w:rPr>
                <w:bCs/>
                <w:i/>
                <w:iCs/>
              </w:rPr>
              <w:t xml:space="preserve">-UE-Mixed and </w:t>
            </w:r>
            <w:proofErr w:type="spellStart"/>
            <w:r w:rsidRPr="009C1E68">
              <w:rPr>
                <w:bCs/>
                <w:i/>
                <w:iCs/>
              </w:rPr>
              <w:t>pdcch</w:t>
            </w:r>
            <w:proofErr w:type="spellEnd"/>
            <w:r w:rsidRPr="009C1E68">
              <w:rPr>
                <w:bCs/>
                <w:i/>
                <w:iCs/>
              </w:rPr>
              <w:t>-</w:t>
            </w:r>
            <w:proofErr w:type="spellStart"/>
            <w:r w:rsidRPr="009C1E68">
              <w:rPr>
                <w:bCs/>
                <w:i/>
                <w:iCs/>
              </w:rPr>
              <w:t>BlindDetectionSCG</w:t>
            </w:r>
            <w:proofErr w:type="spellEnd"/>
            <w:r w:rsidRPr="009C1E68">
              <w:rPr>
                <w:bCs/>
                <w:i/>
                <w:iCs/>
              </w:rPr>
              <w:t>-UE-Mixed</w:t>
            </w:r>
            <w:r w:rsidRPr="009C1E68">
              <w:rPr>
                <w:bCs/>
                <w:iCs/>
              </w:rPr>
              <w:t xml:space="preserve"> correspondingly as defined in clause 10 in TS 38.213 [11].</w:t>
            </w:r>
          </w:p>
        </w:tc>
        <w:tc>
          <w:tcPr>
            <w:tcW w:w="709" w:type="dxa"/>
          </w:tcPr>
          <w:p w14:paraId="32FC3999"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13A7348"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0A655CB0" w14:textId="77777777" w:rsidR="00DA4214" w:rsidRPr="009C1E68" w:rsidRDefault="00DA4214" w:rsidP="0036156F">
            <w:pPr>
              <w:pStyle w:val="TAL"/>
              <w:jc w:val="center"/>
              <w:rPr>
                <w:bCs/>
                <w:iCs/>
              </w:rPr>
            </w:pPr>
            <w:r w:rsidRPr="009C1E68">
              <w:rPr>
                <w:bCs/>
                <w:iCs/>
              </w:rPr>
              <w:t>N/A</w:t>
            </w:r>
          </w:p>
        </w:tc>
        <w:tc>
          <w:tcPr>
            <w:tcW w:w="728" w:type="dxa"/>
          </w:tcPr>
          <w:p w14:paraId="6DA18302" w14:textId="77777777" w:rsidR="00DA4214" w:rsidRPr="009C1E68" w:rsidRDefault="00DA4214" w:rsidP="0036156F">
            <w:pPr>
              <w:pStyle w:val="TAL"/>
              <w:jc w:val="center"/>
              <w:rPr>
                <w:bCs/>
                <w:iCs/>
              </w:rPr>
            </w:pPr>
            <w:r w:rsidRPr="009C1E68">
              <w:rPr>
                <w:bCs/>
                <w:iCs/>
              </w:rPr>
              <w:t>N/A</w:t>
            </w:r>
          </w:p>
        </w:tc>
      </w:tr>
      <w:tr w:rsidR="00DA4214" w:rsidRPr="009C1E68" w14:paraId="3353138F" w14:textId="77777777" w:rsidTr="0036156F">
        <w:trPr>
          <w:cantSplit/>
          <w:tblHeader/>
        </w:trPr>
        <w:tc>
          <w:tcPr>
            <w:tcW w:w="6917" w:type="dxa"/>
          </w:tcPr>
          <w:p w14:paraId="73FCB400" w14:textId="77777777" w:rsidR="00DA4214" w:rsidRPr="009C1E68" w:rsidRDefault="00DA4214" w:rsidP="0036156F">
            <w:pPr>
              <w:pStyle w:val="TAL"/>
              <w:rPr>
                <w:b/>
                <w:i/>
              </w:rPr>
            </w:pPr>
            <w:r w:rsidRPr="009C1E68">
              <w:rPr>
                <w:b/>
                <w:i/>
              </w:rPr>
              <w:lastRenderedPageBreak/>
              <w:t>pdcch-BlindDetectionMixedList1-r17</w:t>
            </w:r>
          </w:p>
          <w:p w14:paraId="40925225" w14:textId="77777777" w:rsidR="00DA4214" w:rsidRPr="009C1E68" w:rsidRDefault="00DA4214" w:rsidP="0036156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and Rel. 17 PDCCH monitoring capabilities on different carriers.</w:t>
            </w:r>
          </w:p>
          <w:p w14:paraId="48662FE1" w14:textId="77777777" w:rsidR="00DA4214" w:rsidRPr="009C1E68" w:rsidRDefault="00DA4214" w:rsidP="0036156F">
            <w:pPr>
              <w:pStyle w:val="TAL"/>
              <w:rPr>
                <w:bCs/>
                <w:iCs/>
              </w:rPr>
            </w:pPr>
          </w:p>
          <w:p w14:paraId="1347ADCC" w14:textId="77777777" w:rsidR="00DA4214" w:rsidRPr="009C1E68" w:rsidRDefault="00DA4214" w:rsidP="0036156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r w:rsidRPr="009C1E68">
              <w:t>.</w:t>
            </w:r>
          </w:p>
          <w:p w14:paraId="3FE32388" w14:textId="77777777" w:rsidR="00DA4214" w:rsidRPr="009C1E68" w:rsidRDefault="00DA4214" w:rsidP="0036156F">
            <w:pPr>
              <w:pStyle w:val="TAL"/>
              <w:rPr>
                <w:i/>
                <w:iCs/>
              </w:rPr>
            </w:pPr>
          </w:p>
          <w:p w14:paraId="07D6E9A2" w14:textId="77777777" w:rsidR="00DA4214" w:rsidRPr="009C1E68" w:rsidRDefault="00DA4214" w:rsidP="0036156F">
            <w:pPr>
              <w:pStyle w:val="TAN"/>
            </w:pPr>
            <w:r w:rsidRPr="009C1E68">
              <w:t>NOTE 1:</w:t>
            </w:r>
            <w:r w:rsidRPr="009C1E68">
              <w:tab/>
              <w:t xml:space="preserve">For DL CA combinations, the range of </w:t>
            </w:r>
            <w:r w:rsidRPr="009C1E68">
              <w:rPr>
                <w:i/>
                <w:iCs/>
              </w:rPr>
              <w:t>pdcch-BlindDetectionCA1-r17</w:t>
            </w:r>
            <w:r w:rsidRPr="009C1E68">
              <w:t xml:space="preserve"> (for Rel-15) + </w:t>
            </w:r>
            <w:r w:rsidRPr="009C1E68">
              <w:rPr>
                <w:i/>
                <w:iCs/>
              </w:rPr>
              <w:t>pdcch-BlindDetectionCA2-r17</w:t>
            </w:r>
            <w:r w:rsidRPr="009C1E68">
              <w:t xml:space="preserve"> (for Rel-17) is {4, …,16}.</w:t>
            </w:r>
          </w:p>
          <w:p w14:paraId="5ACD9B6E" w14:textId="77777777" w:rsidR="00DA4214" w:rsidRPr="009C1E68" w:rsidRDefault="00DA4214" w:rsidP="0036156F">
            <w:pPr>
              <w:pStyle w:val="TAN"/>
            </w:pPr>
            <w:r w:rsidRPr="009C1E68">
              <w:t>NOTE 2:</w:t>
            </w:r>
            <w:r w:rsidRPr="009C1E68">
              <w:tab/>
              <w:t>For NR-DC operation:</w:t>
            </w:r>
          </w:p>
          <w:p w14:paraId="1CD0B1EA" w14:textId="77777777" w:rsidR="00DA4214" w:rsidRPr="009C1E68" w:rsidRDefault="00DA4214" w:rsidP="0036156F">
            <w:pPr>
              <w:pStyle w:val="TAN"/>
              <w:ind w:left="885" w:firstLine="0"/>
            </w:pPr>
            <w:r w:rsidRPr="009C1E68">
              <w:t xml:space="preserve">If the UE reports </w:t>
            </w:r>
            <w:r w:rsidRPr="009C1E68">
              <w:rPr>
                <w:i/>
                <w:iCs/>
              </w:rPr>
              <w:t>pdcch-BlindDetectionCA1-r17</w:t>
            </w:r>
            <w:r w:rsidRPr="009C1E68">
              <w:t xml:space="preserve"> (for Rel-15),</w:t>
            </w:r>
          </w:p>
          <w:p w14:paraId="0D462784"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5766ADB2"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19226F17" w14:textId="77777777" w:rsidR="00DA4214" w:rsidRPr="009C1E68" w:rsidRDefault="00DA4214" w:rsidP="0036156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590C8EA2" w14:textId="77777777" w:rsidR="00DA4214" w:rsidRPr="009C1E68" w:rsidRDefault="00DA4214" w:rsidP="0036156F">
            <w:pPr>
              <w:pStyle w:val="TAN"/>
              <w:ind w:left="885" w:firstLine="0"/>
            </w:pPr>
            <w:r w:rsidRPr="009C1E68">
              <w:t>Otherwise,</w:t>
            </w:r>
          </w:p>
          <w:p w14:paraId="51C8CF6B"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 2, 3}</w:t>
            </w:r>
          </w:p>
          <w:p w14:paraId="1FCA0B4C"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 2, 3}</w:t>
            </w:r>
          </w:p>
          <w:p w14:paraId="25202AC4" w14:textId="77777777" w:rsidR="00DA4214" w:rsidRPr="009C1E68" w:rsidRDefault="00DA4214" w:rsidP="0036156F">
            <w:pPr>
              <w:pStyle w:val="TAN"/>
              <w:ind w:left="885" w:firstLine="0"/>
              <w:rPr>
                <w:bCs/>
              </w:rPr>
            </w:pPr>
          </w:p>
          <w:p w14:paraId="5E1577F8" w14:textId="77777777" w:rsidR="00DA4214" w:rsidRPr="009C1E68" w:rsidRDefault="00DA4214" w:rsidP="0036156F">
            <w:pPr>
              <w:pStyle w:val="TAN"/>
              <w:ind w:left="885" w:firstLine="0"/>
            </w:pPr>
            <w:r w:rsidRPr="009C1E68">
              <w:t xml:space="preserve">If the UE reports </w:t>
            </w:r>
            <w:r w:rsidRPr="009C1E68">
              <w:rPr>
                <w:i/>
                <w:iCs/>
              </w:rPr>
              <w:t>pdcch-BlindDetectionCA2-r17</w:t>
            </w:r>
            <w:r w:rsidRPr="009C1E68">
              <w:t xml:space="preserve"> (for Rel-17),</w:t>
            </w:r>
          </w:p>
          <w:p w14:paraId="78A84BF8" w14:textId="77777777" w:rsidR="00DA4214" w:rsidRPr="009C1E68" w:rsidRDefault="00DA4214" w:rsidP="0036156F">
            <w:pPr>
              <w:pStyle w:val="TAN"/>
              <w:ind w:left="1168" w:firstLine="0"/>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6B7751FE" w14:textId="77777777" w:rsidR="00DA4214" w:rsidRPr="009C1E68" w:rsidRDefault="00DA4214" w:rsidP="0036156F">
            <w:pPr>
              <w:pStyle w:val="TAN"/>
              <w:ind w:left="1168" w:firstLine="0"/>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5B916280" w14:textId="77777777" w:rsidR="00DA4214" w:rsidRPr="009C1E68" w:rsidRDefault="00DA4214" w:rsidP="0036156F">
            <w:pPr>
              <w:pStyle w:val="TAN"/>
              <w:ind w:left="1168" w:firstLine="0"/>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737CB19F" w14:textId="77777777" w:rsidR="00DA4214" w:rsidRPr="009C1E68" w:rsidRDefault="00DA4214" w:rsidP="0036156F">
            <w:pPr>
              <w:pStyle w:val="TAN"/>
              <w:ind w:left="885" w:firstLine="0"/>
            </w:pPr>
            <w:r w:rsidRPr="009C1E68">
              <w:t>Otherwise,</w:t>
            </w:r>
          </w:p>
          <w:p w14:paraId="11B71AE6"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 3}</w:t>
            </w:r>
          </w:p>
          <w:p w14:paraId="388FA007" w14:textId="77777777" w:rsidR="00DA4214" w:rsidRPr="009C1E68" w:rsidRDefault="00DA4214" w:rsidP="0036156F">
            <w:pPr>
              <w:pStyle w:val="TAN"/>
              <w:ind w:left="1168" w:hanging="283"/>
              <w:rPr>
                <w:bCs/>
              </w:rPr>
            </w:pPr>
            <w:r w:rsidRPr="009C1E68">
              <w:t>-</w:t>
            </w:r>
            <w:r w:rsidRPr="009C1E68">
              <w:tab/>
              <w:t xml:space="preserve">Candidate values for </w:t>
            </w:r>
            <w:r w:rsidRPr="009C1E68">
              <w:rPr>
                <w:i/>
                <w:iCs/>
              </w:rPr>
              <w:t>pdcch-BlindDetectionSCG-UE2</w:t>
            </w:r>
            <w:r w:rsidRPr="009C1E68">
              <w:t xml:space="preserve"> (for Rel-17) are {0, 1, 2, 3}</w:t>
            </w:r>
          </w:p>
        </w:tc>
        <w:tc>
          <w:tcPr>
            <w:tcW w:w="709" w:type="dxa"/>
          </w:tcPr>
          <w:p w14:paraId="78FB0867"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517E4BC8"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752E14F0" w14:textId="77777777" w:rsidR="00DA4214" w:rsidRPr="009C1E68" w:rsidRDefault="00DA4214" w:rsidP="0036156F">
            <w:pPr>
              <w:pStyle w:val="TAL"/>
              <w:jc w:val="center"/>
              <w:rPr>
                <w:bCs/>
                <w:iCs/>
              </w:rPr>
            </w:pPr>
            <w:r w:rsidRPr="009C1E68">
              <w:rPr>
                <w:bCs/>
                <w:iCs/>
              </w:rPr>
              <w:t>N/A</w:t>
            </w:r>
          </w:p>
        </w:tc>
        <w:tc>
          <w:tcPr>
            <w:tcW w:w="728" w:type="dxa"/>
          </w:tcPr>
          <w:p w14:paraId="03E640DD" w14:textId="77777777" w:rsidR="00DA4214" w:rsidRPr="009C1E68" w:rsidRDefault="00DA4214" w:rsidP="0036156F">
            <w:pPr>
              <w:pStyle w:val="TAL"/>
              <w:jc w:val="center"/>
              <w:rPr>
                <w:bCs/>
                <w:iCs/>
              </w:rPr>
            </w:pPr>
            <w:r w:rsidRPr="009C1E68">
              <w:rPr>
                <w:bCs/>
                <w:iCs/>
              </w:rPr>
              <w:t>N/A</w:t>
            </w:r>
          </w:p>
        </w:tc>
      </w:tr>
      <w:tr w:rsidR="00DA4214" w:rsidRPr="009C1E68" w14:paraId="14558BFA" w14:textId="77777777" w:rsidTr="0036156F">
        <w:trPr>
          <w:cantSplit/>
          <w:tblHeader/>
        </w:trPr>
        <w:tc>
          <w:tcPr>
            <w:tcW w:w="6917" w:type="dxa"/>
          </w:tcPr>
          <w:p w14:paraId="15223469" w14:textId="77777777" w:rsidR="00DA4214" w:rsidRPr="009C1E68" w:rsidRDefault="00DA4214" w:rsidP="0036156F">
            <w:pPr>
              <w:pStyle w:val="TAL"/>
              <w:rPr>
                <w:b/>
                <w:i/>
              </w:rPr>
            </w:pPr>
            <w:r w:rsidRPr="009C1E68">
              <w:rPr>
                <w:b/>
                <w:i/>
              </w:rPr>
              <w:lastRenderedPageBreak/>
              <w:t>pdcch-BlindDetectionMixedList2-r17</w:t>
            </w:r>
          </w:p>
          <w:p w14:paraId="5C41635B" w14:textId="77777777" w:rsidR="00DA4214" w:rsidRPr="009C1E68" w:rsidRDefault="00DA4214" w:rsidP="0036156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16 and Rel. 17 PDCCH monitoring capabilities on different carriers.</w:t>
            </w:r>
          </w:p>
          <w:p w14:paraId="538D7146" w14:textId="77777777" w:rsidR="00DA4214" w:rsidRPr="009C1E68" w:rsidRDefault="00DA4214" w:rsidP="0036156F">
            <w:pPr>
              <w:pStyle w:val="TAL"/>
              <w:rPr>
                <w:bCs/>
                <w:iCs/>
              </w:rPr>
            </w:pPr>
          </w:p>
          <w:p w14:paraId="743F74C0" w14:textId="77777777" w:rsidR="00DA4214" w:rsidRPr="009C1E68" w:rsidRDefault="00DA4214" w:rsidP="0036156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16EE049" w14:textId="77777777" w:rsidR="00DA4214" w:rsidRPr="009C1E68" w:rsidRDefault="00DA4214" w:rsidP="0036156F">
            <w:pPr>
              <w:pStyle w:val="TAL"/>
              <w:rPr>
                <w:i/>
                <w:iCs/>
              </w:rPr>
            </w:pPr>
          </w:p>
          <w:p w14:paraId="559F3825" w14:textId="77777777" w:rsidR="00DA4214" w:rsidRPr="009C1E68" w:rsidRDefault="00DA4214" w:rsidP="0036156F">
            <w:pPr>
              <w:pStyle w:val="TAN"/>
            </w:pPr>
            <w:r w:rsidRPr="009C1E68">
              <w:t>NOTE 1:</w:t>
            </w:r>
            <w:r w:rsidRPr="009C1E68">
              <w:tab/>
              <w:t xml:space="preserve">For DL CA combinations, the range of </w:t>
            </w:r>
            <w:r w:rsidRPr="009C1E68">
              <w:rPr>
                <w:i/>
                <w:iCs/>
              </w:rPr>
              <w:t>pdcch-BlindDetectionCA1-r17</w:t>
            </w:r>
            <w:r w:rsidRPr="009C1E68">
              <w:t xml:space="preserve"> (for Rel-16) + </w:t>
            </w:r>
            <w:r w:rsidRPr="009C1E68">
              <w:rPr>
                <w:i/>
                <w:iCs/>
              </w:rPr>
              <w:t>pdcch-BlindDetectionCA2-r17</w:t>
            </w:r>
            <w:r w:rsidRPr="009C1E68">
              <w:t xml:space="preserve"> (for Rel-17) is {3, …,16}</w:t>
            </w:r>
          </w:p>
          <w:p w14:paraId="5839C54C" w14:textId="77777777" w:rsidR="00DA4214" w:rsidRPr="009C1E68" w:rsidRDefault="00DA4214" w:rsidP="0036156F">
            <w:pPr>
              <w:pStyle w:val="TAN"/>
            </w:pPr>
            <w:r w:rsidRPr="009C1E68">
              <w:t>NOTE 2:</w:t>
            </w:r>
            <w:r w:rsidRPr="009C1E68">
              <w:tab/>
              <w:t>For NR-DC operation:</w:t>
            </w:r>
          </w:p>
          <w:p w14:paraId="3B52D6FE" w14:textId="77777777" w:rsidR="00DA4214" w:rsidRPr="009C1E68" w:rsidRDefault="00DA4214" w:rsidP="0036156F">
            <w:pPr>
              <w:pStyle w:val="TAN"/>
              <w:ind w:left="885" w:firstLine="0"/>
            </w:pPr>
            <w:r w:rsidRPr="009C1E68">
              <w:t xml:space="preserve">If the UE reports </w:t>
            </w:r>
            <w:r w:rsidRPr="009C1E68">
              <w:rPr>
                <w:i/>
                <w:iCs/>
              </w:rPr>
              <w:t>pdcch-BlindDetectionCA1-r17</w:t>
            </w:r>
            <w:r w:rsidRPr="009C1E68">
              <w:t xml:space="preserve"> (for Rel-16),</w:t>
            </w:r>
          </w:p>
          <w:p w14:paraId="740E94B4"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to </w:t>
            </w:r>
            <w:r w:rsidRPr="009C1E68">
              <w:rPr>
                <w:i/>
                <w:iCs/>
              </w:rPr>
              <w:t>pdcch-BlindDetectionCA1-r17</w:t>
            </w:r>
            <w:r w:rsidRPr="009C1E68">
              <w:t xml:space="preserve"> (for Rel-16)</w:t>
            </w:r>
          </w:p>
          <w:p w14:paraId="6E6BB3B3"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to </w:t>
            </w:r>
            <w:r w:rsidRPr="009C1E68">
              <w:rPr>
                <w:i/>
                <w:iCs/>
              </w:rPr>
              <w:t>pdcch-BlindDetectionCA1-r17</w:t>
            </w:r>
            <w:r w:rsidRPr="009C1E68">
              <w:t xml:space="preserve"> (for Rel-16)</w:t>
            </w:r>
          </w:p>
          <w:p w14:paraId="34D9D30A" w14:textId="77777777" w:rsidR="00DA4214" w:rsidRPr="009C1E68" w:rsidRDefault="00DA4214" w:rsidP="0036156F">
            <w:pPr>
              <w:pStyle w:val="TAN"/>
              <w:ind w:left="1168" w:hanging="283"/>
            </w:pPr>
            <w:r w:rsidRPr="009C1E68">
              <w:t>-</w:t>
            </w:r>
            <w:r w:rsidRPr="009C1E68">
              <w:tab/>
            </w:r>
            <w:r w:rsidRPr="009C1E68">
              <w:rPr>
                <w:i/>
                <w:iCs/>
              </w:rPr>
              <w:t>pdcch-BlindDetectionMCG-UE1</w:t>
            </w:r>
            <w:r w:rsidRPr="009C1E68">
              <w:t xml:space="preserve"> (for Rel-16) + </w:t>
            </w:r>
            <w:r w:rsidRPr="009C1E68">
              <w:rPr>
                <w:i/>
                <w:iCs/>
              </w:rPr>
              <w:t>pdcch-BlindDetectionSCG-UE1</w:t>
            </w:r>
            <w:r w:rsidRPr="009C1E68">
              <w:t xml:space="preserve"> (for Rel-16) &gt;= </w:t>
            </w:r>
            <w:r w:rsidRPr="009C1E68">
              <w:rPr>
                <w:i/>
                <w:iCs/>
              </w:rPr>
              <w:t>pdcch-BlindDetectionCA1-r17</w:t>
            </w:r>
            <w:r w:rsidRPr="009C1E68">
              <w:t xml:space="preserve"> (for Rel-16),</w:t>
            </w:r>
          </w:p>
          <w:p w14:paraId="2381E799" w14:textId="77777777" w:rsidR="00DA4214" w:rsidRPr="009C1E68" w:rsidRDefault="00DA4214" w:rsidP="0036156F">
            <w:pPr>
              <w:pStyle w:val="TAN"/>
              <w:ind w:left="885" w:firstLine="0"/>
            </w:pPr>
            <w:r w:rsidRPr="009C1E68">
              <w:t>Otherwise,</w:t>
            </w:r>
          </w:p>
          <w:p w14:paraId="499E9E91"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1}</w:t>
            </w:r>
          </w:p>
          <w:p w14:paraId="6535ED2D"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1}</w:t>
            </w:r>
          </w:p>
          <w:p w14:paraId="60D8C2A5" w14:textId="77777777" w:rsidR="00DA4214" w:rsidRPr="009C1E68" w:rsidRDefault="00DA4214" w:rsidP="0036156F">
            <w:pPr>
              <w:pStyle w:val="TAN"/>
              <w:ind w:left="885" w:firstLine="0"/>
              <w:rPr>
                <w:bCs/>
              </w:rPr>
            </w:pPr>
          </w:p>
          <w:p w14:paraId="76B011F9" w14:textId="77777777" w:rsidR="00DA4214" w:rsidRPr="009C1E68" w:rsidRDefault="00DA4214" w:rsidP="0036156F">
            <w:pPr>
              <w:pStyle w:val="TAN"/>
              <w:ind w:left="885" w:firstLine="0"/>
            </w:pPr>
            <w:r w:rsidRPr="009C1E68">
              <w:t xml:space="preserve">If the UE reports </w:t>
            </w:r>
            <w:r w:rsidRPr="009C1E68">
              <w:rPr>
                <w:i/>
                <w:iCs/>
              </w:rPr>
              <w:t>pdcch-BlindDetectionCA2-r17</w:t>
            </w:r>
            <w:r w:rsidRPr="009C1E68">
              <w:t xml:space="preserve"> (for Rel-17),</w:t>
            </w:r>
          </w:p>
          <w:p w14:paraId="5BAE7C16"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4FDB30EE"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26F10B9B" w14:textId="77777777" w:rsidR="00DA4214" w:rsidRPr="009C1E68" w:rsidRDefault="00DA4214" w:rsidP="0036156F">
            <w:pPr>
              <w:pStyle w:val="TAN"/>
              <w:ind w:left="1168" w:hanging="283"/>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0856F76E" w14:textId="77777777" w:rsidR="00DA4214" w:rsidRPr="009C1E68" w:rsidRDefault="00DA4214" w:rsidP="0036156F">
            <w:pPr>
              <w:pStyle w:val="TAN"/>
              <w:ind w:left="885" w:firstLine="0"/>
            </w:pPr>
            <w:r w:rsidRPr="009C1E68">
              <w:t>Otherwise,</w:t>
            </w:r>
          </w:p>
          <w:p w14:paraId="0B5EDA55"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w:t>
            </w:r>
          </w:p>
          <w:p w14:paraId="50EA982A"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1, 2}</w:t>
            </w:r>
          </w:p>
        </w:tc>
        <w:tc>
          <w:tcPr>
            <w:tcW w:w="709" w:type="dxa"/>
          </w:tcPr>
          <w:p w14:paraId="52DC6051"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6B67F431"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0E0FE3CE" w14:textId="77777777" w:rsidR="00DA4214" w:rsidRPr="009C1E68" w:rsidRDefault="00DA4214" w:rsidP="0036156F">
            <w:pPr>
              <w:pStyle w:val="TAL"/>
              <w:jc w:val="center"/>
              <w:rPr>
                <w:bCs/>
                <w:iCs/>
              </w:rPr>
            </w:pPr>
            <w:r w:rsidRPr="009C1E68">
              <w:rPr>
                <w:bCs/>
                <w:iCs/>
              </w:rPr>
              <w:t>N/A</w:t>
            </w:r>
          </w:p>
        </w:tc>
        <w:tc>
          <w:tcPr>
            <w:tcW w:w="728" w:type="dxa"/>
          </w:tcPr>
          <w:p w14:paraId="12A30DCF" w14:textId="77777777" w:rsidR="00DA4214" w:rsidRPr="009C1E68" w:rsidRDefault="00DA4214" w:rsidP="0036156F">
            <w:pPr>
              <w:pStyle w:val="TAL"/>
              <w:jc w:val="center"/>
              <w:rPr>
                <w:bCs/>
                <w:iCs/>
              </w:rPr>
            </w:pPr>
            <w:r w:rsidRPr="009C1E68">
              <w:rPr>
                <w:bCs/>
                <w:iCs/>
              </w:rPr>
              <w:t>N/A</w:t>
            </w:r>
          </w:p>
        </w:tc>
      </w:tr>
      <w:tr w:rsidR="00DA4214" w:rsidRPr="009C1E68" w14:paraId="034A3870" w14:textId="77777777" w:rsidTr="0036156F">
        <w:trPr>
          <w:cantSplit/>
          <w:tblHeader/>
        </w:trPr>
        <w:tc>
          <w:tcPr>
            <w:tcW w:w="6917" w:type="dxa"/>
          </w:tcPr>
          <w:p w14:paraId="30E7BE21" w14:textId="77777777" w:rsidR="00DA4214" w:rsidRPr="009C1E68" w:rsidRDefault="00DA4214" w:rsidP="0036156F">
            <w:pPr>
              <w:pStyle w:val="TAL"/>
              <w:rPr>
                <w:b/>
                <w:i/>
              </w:rPr>
            </w:pPr>
            <w:r w:rsidRPr="009C1E68">
              <w:rPr>
                <w:b/>
                <w:i/>
              </w:rPr>
              <w:lastRenderedPageBreak/>
              <w:t>pdcch-BlindDetectionMixedList3-r17</w:t>
            </w:r>
          </w:p>
          <w:p w14:paraId="4575B654" w14:textId="77777777" w:rsidR="00DA4214" w:rsidRPr="009C1E68" w:rsidRDefault="00DA4214" w:rsidP="0036156F">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Rel. 16 and Rel. 17 PDCCH monitoring capabilities on different carriers.</w:t>
            </w:r>
          </w:p>
          <w:p w14:paraId="4FE09326" w14:textId="77777777" w:rsidR="00DA4214" w:rsidRPr="009C1E68" w:rsidRDefault="00DA4214" w:rsidP="0036156F">
            <w:pPr>
              <w:pStyle w:val="TAL"/>
              <w:rPr>
                <w:bCs/>
                <w:iCs/>
              </w:rPr>
            </w:pPr>
          </w:p>
          <w:p w14:paraId="757A0273" w14:textId="77777777" w:rsidR="00DA4214" w:rsidRPr="009C1E68" w:rsidRDefault="00DA4214" w:rsidP="0036156F">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64BCFA53" w14:textId="77777777" w:rsidR="00DA4214" w:rsidRPr="009C1E68" w:rsidRDefault="00DA4214" w:rsidP="0036156F">
            <w:pPr>
              <w:pStyle w:val="TAL"/>
              <w:rPr>
                <w:i/>
                <w:iCs/>
              </w:rPr>
            </w:pPr>
          </w:p>
          <w:p w14:paraId="40DC286E" w14:textId="77777777" w:rsidR="00DA4214" w:rsidRPr="009C1E68" w:rsidRDefault="00DA4214" w:rsidP="0036156F">
            <w:pPr>
              <w:pStyle w:val="TAN"/>
            </w:pPr>
            <w:r w:rsidRPr="009C1E68">
              <w:t>NOTE 1:</w:t>
            </w:r>
            <w:r w:rsidRPr="009C1E68">
              <w:tab/>
              <w:t xml:space="preserve">For DL CA combinations, the range of </w:t>
            </w:r>
            <w:r w:rsidRPr="009C1E68">
              <w:rPr>
                <w:i/>
                <w:iCs/>
              </w:rPr>
              <w:t>pdcch-BlindDetectionCA1-r17</w:t>
            </w:r>
            <w:r w:rsidRPr="009C1E68">
              <w:t xml:space="preserve"> (for Rel-15) plus </w:t>
            </w:r>
            <w:r w:rsidRPr="009C1E68">
              <w:rPr>
                <w:i/>
                <w:iCs/>
              </w:rPr>
              <w:t>pdcch-BlindDetectionCA2-r17</w:t>
            </w:r>
            <w:r w:rsidRPr="009C1E68">
              <w:t xml:space="preserve"> (for Rel-16) + </w:t>
            </w:r>
            <w:r w:rsidRPr="009C1E68">
              <w:rPr>
                <w:i/>
                <w:iCs/>
              </w:rPr>
              <w:t>pdcch-BlindDetectionCA3-r17</w:t>
            </w:r>
            <w:r w:rsidRPr="009C1E68">
              <w:t xml:space="preserve"> (for Rel-17) is {3, …,16}.</w:t>
            </w:r>
          </w:p>
          <w:p w14:paraId="5907DB7A" w14:textId="77777777" w:rsidR="00DA4214" w:rsidRPr="009C1E68" w:rsidRDefault="00DA4214" w:rsidP="0036156F">
            <w:pPr>
              <w:pStyle w:val="TAN"/>
            </w:pPr>
            <w:r w:rsidRPr="009C1E68">
              <w:t>NOTE 2:</w:t>
            </w:r>
            <w:r w:rsidRPr="009C1E68">
              <w:tab/>
              <w:t>For NR-DC operation:</w:t>
            </w:r>
          </w:p>
          <w:p w14:paraId="1D7BB728" w14:textId="77777777" w:rsidR="00DA4214" w:rsidRPr="009C1E68" w:rsidRDefault="00DA4214" w:rsidP="0036156F">
            <w:pPr>
              <w:pStyle w:val="TAN"/>
              <w:ind w:left="885" w:firstLine="0"/>
            </w:pPr>
            <w:r w:rsidRPr="009C1E68">
              <w:t xml:space="preserve">If the UE reports </w:t>
            </w:r>
            <w:r w:rsidRPr="009C1E68">
              <w:rPr>
                <w:i/>
                <w:iCs/>
              </w:rPr>
              <w:t>pdcch-BlindDetectionCA1-r17</w:t>
            </w:r>
            <w:r w:rsidRPr="009C1E68">
              <w:t xml:space="preserve"> (for Rel-15),</w:t>
            </w:r>
          </w:p>
          <w:p w14:paraId="2E2E3939"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3E560252"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04A3C9A0" w14:textId="77777777" w:rsidR="00DA4214" w:rsidRPr="009C1E68" w:rsidRDefault="00DA4214" w:rsidP="0036156F">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1A7ABDB1" w14:textId="77777777" w:rsidR="00DA4214" w:rsidRPr="009C1E68" w:rsidRDefault="00DA4214" w:rsidP="0036156F">
            <w:pPr>
              <w:pStyle w:val="TAN"/>
              <w:ind w:left="1168" w:hanging="283"/>
            </w:pPr>
            <w:r w:rsidRPr="009C1E68">
              <w:t>Otherwise,</w:t>
            </w:r>
          </w:p>
          <w:p w14:paraId="71CBFC79"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w:t>
            </w:r>
          </w:p>
          <w:p w14:paraId="39A1B19B"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w:t>
            </w:r>
          </w:p>
          <w:p w14:paraId="0B2766B2" w14:textId="77777777" w:rsidR="00DA4214" w:rsidRPr="009C1E68" w:rsidRDefault="00DA4214" w:rsidP="0036156F">
            <w:pPr>
              <w:pStyle w:val="TAN"/>
              <w:ind w:left="885" w:firstLine="0"/>
              <w:rPr>
                <w:bCs/>
              </w:rPr>
            </w:pPr>
          </w:p>
          <w:p w14:paraId="019B76E9" w14:textId="77777777" w:rsidR="00DA4214" w:rsidRPr="009C1E68" w:rsidRDefault="00DA4214" w:rsidP="0036156F">
            <w:pPr>
              <w:pStyle w:val="TAN"/>
              <w:ind w:left="885" w:firstLine="0"/>
            </w:pPr>
            <w:r w:rsidRPr="009C1E68">
              <w:t xml:space="preserve">If the UE reports </w:t>
            </w:r>
            <w:r w:rsidRPr="009C1E68">
              <w:rPr>
                <w:i/>
                <w:iCs/>
              </w:rPr>
              <w:t>pdcch-BlindDetectionCA2-r17</w:t>
            </w:r>
            <w:r w:rsidRPr="009C1E68">
              <w:t xml:space="preserve"> (for Rel-16),</w:t>
            </w:r>
          </w:p>
          <w:p w14:paraId="442D7D9E"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to </w:t>
            </w:r>
            <w:r w:rsidRPr="009C1E68">
              <w:rPr>
                <w:i/>
                <w:iCs/>
              </w:rPr>
              <w:t>pdcch-BlindDetectionCA2-r17</w:t>
            </w:r>
            <w:r w:rsidRPr="009C1E68">
              <w:t xml:space="preserve"> (for Rel-16)</w:t>
            </w:r>
          </w:p>
          <w:p w14:paraId="2039005A"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to </w:t>
            </w:r>
            <w:r w:rsidRPr="009C1E68">
              <w:rPr>
                <w:i/>
                <w:iCs/>
              </w:rPr>
              <w:t>pdcch-BlindDetectionCA2-r17</w:t>
            </w:r>
            <w:r w:rsidRPr="009C1E68">
              <w:t xml:space="preserve"> (for Rel-16)</w:t>
            </w:r>
          </w:p>
          <w:p w14:paraId="45CF357E" w14:textId="77777777" w:rsidR="00DA4214" w:rsidRPr="009C1E68" w:rsidRDefault="00DA4214" w:rsidP="0036156F">
            <w:pPr>
              <w:pStyle w:val="TAN"/>
              <w:ind w:left="1168" w:hanging="283"/>
            </w:pPr>
            <w:r w:rsidRPr="009C1E68">
              <w:t>-</w:t>
            </w:r>
            <w:r w:rsidRPr="009C1E68">
              <w:tab/>
            </w:r>
            <w:r w:rsidRPr="009C1E68">
              <w:rPr>
                <w:i/>
                <w:iCs/>
              </w:rPr>
              <w:t>pdcch-BlindDetectionMCG-UE2</w:t>
            </w:r>
            <w:r w:rsidRPr="009C1E68">
              <w:t xml:space="preserve"> (for Rel-16) + </w:t>
            </w:r>
            <w:r w:rsidRPr="009C1E68">
              <w:rPr>
                <w:i/>
                <w:iCs/>
              </w:rPr>
              <w:t>pdcch-BlindDetectionSCG-UE2</w:t>
            </w:r>
            <w:r w:rsidRPr="009C1E68">
              <w:t xml:space="preserve"> (for Rel-16) &gt;= </w:t>
            </w:r>
            <w:r w:rsidRPr="009C1E68">
              <w:rPr>
                <w:i/>
                <w:iCs/>
              </w:rPr>
              <w:t>pdcch-BlindDetectionCA2-r17</w:t>
            </w:r>
            <w:r w:rsidRPr="009C1E68">
              <w:t xml:space="preserve"> (for Rel-16),</w:t>
            </w:r>
          </w:p>
          <w:p w14:paraId="3943F07A" w14:textId="77777777" w:rsidR="00DA4214" w:rsidRPr="009C1E68" w:rsidRDefault="00DA4214" w:rsidP="0036156F">
            <w:pPr>
              <w:pStyle w:val="TAN"/>
              <w:ind w:left="885" w:firstLine="0"/>
            </w:pPr>
            <w:r w:rsidRPr="009C1E68">
              <w:t>Otherwise,</w:t>
            </w:r>
          </w:p>
          <w:p w14:paraId="7E6D39A8"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1}</w:t>
            </w:r>
          </w:p>
          <w:p w14:paraId="3F49CADB"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1}</w:t>
            </w:r>
          </w:p>
          <w:p w14:paraId="0CF811E6" w14:textId="77777777" w:rsidR="00DA4214" w:rsidRPr="009C1E68" w:rsidRDefault="00DA4214" w:rsidP="0036156F">
            <w:pPr>
              <w:pStyle w:val="TAN"/>
              <w:ind w:left="885" w:firstLine="0"/>
              <w:rPr>
                <w:bCs/>
              </w:rPr>
            </w:pPr>
          </w:p>
          <w:p w14:paraId="23D34BF8" w14:textId="77777777" w:rsidR="00DA4214" w:rsidRPr="009C1E68" w:rsidRDefault="00DA4214" w:rsidP="0036156F">
            <w:pPr>
              <w:pStyle w:val="TAN"/>
              <w:ind w:left="885" w:firstLine="0"/>
            </w:pPr>
            <w:r w:rsidRPr="009C1E68">
              <w:t xml:space="preserve">If the UE reports </w:t>
            </w:r>
            <w:r w:rsidRPr="009C1E68">
              <w:rPr>
                <w:i/>
                <w:iCs/>
              </w:rPr>
              <w:t>pdcch-BlindDetectionCA3-r17</w:t>
            </w:r>
            <w:r w:rsidRPr="009C1E68">
              <w:t xml:space="preserve"> (for Rel-17),</w:t>
            </w:r>
          </w:p>
          <w:p w14:paraId="7C163165"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to </w:t>
            </w:r>
            <w:r w:rsidRPr="009C1E68">
              <w:rPr>
                <w:i/>
                <w:iCs/>
              </w:rPr>
              <w:t>pdcch-BlindDetectionCA3-r17</w:t>
            </w:r>
            <w:r w:rsidRPr="009C1E68">
              <w:t xml:space="preserve"> (for Rel-17)</w:t>
            </w:r>
          </w:p>
          <w:p w14:paraId="7A71FAC1"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pdcch-BlindDetectionCA3-r17</w:t>
            </w:r>
            <w:r w:rsidRPr="009C1E68">
              <w:t xml:space="preserve"> (for Rel-17)</w:t>
            </w:r>
          </w:p>
          <w:p w14:paraId="01ADC31D" w14:textId="77777777" w:rsidR="00DA4214" w:rsidRPr="009C1E68" w:rsidRDefault="00DA4214" w:rsidP="0036156F">
            <w:pPr>
              <w:pStyle w:val="TAN"/>
              <w:ind w:left="1168" w:hanging="283"/>
            </w:pPr>
            <w:r w:rsidRPr="009C1E68">
              <w:t>-</w:t>
            </w:r>
            <w:r w:rsidRPr="009C1E68">
              <w:tab/>
            </w:r>
            <w:r w:rsidRPr="009C1E68">
              <w:rPr>
                <w:i/>
                <w:iCs/>
              </w:rPr>
              <w:t>pdcch-BlindDetectionMCG-UE3</w:t>
            </w:r>
            <w:r w:rsidRPr="009C1E68">
              <w:t xml:space="preserve"> (for Rel-17) + </w:t>
            </w:r>
            <w:r w:rsidRPr="009C1E68">
              <w:rPr>
                <w:i/>
                <w:iCs/>
              </w:rPr>
              <w:t>pdcch-BlindDetectionSCG-UE3</w:t>
            </w:r>
            <w:r w:rsidRPr="009C1E68">
              <w:t xml:space="preserve"> (for Rel-17) &gt;= </w:t>
            </w:r>
            <w:r w:rsidRPr="009C1E68">
              <w:rPr>
                <w:i/>
                <w:iCs/>
              </w:rPr>
              <w:t>pdcch-BlindDetectionCA3-r17</w:t>
            </w:r>
            <w:r w:rsidRPr="009C1E68">
              <w:t xml:space="preserve"> (for Rel-17),</w:t>
            </w:r>
          </w:p>
          <w:p w14:paraId="0222F2E6" w14:textId="77777777" w:rsidR="00DA4214" w:rsidRPr="009C1E68" w:rsidRDefault="00DA4214" w:rsidP="0036156F">
            <w:pPr>
              <w:pStyle w:val="TAN"/>
              <w:ind w:left="885" w:firstLine="0"/>
            </w:pPr>
            <w:r w:rsidRPr="009C1E68">
              <w:t>Otherwise,</w:t>
            </w:r>
          </w:p>
          <w:p w14:paraId="11CD205A" w14:textId="77777777" w:rsidR="00DA4214" w:rsidRPr="009C1E68" w:rsidRDefault="00DA4214" w:rsidP="0036156F">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1}</w:t>
            </w:r>
          </w:p>
          <w:p w14:paraId="055EC90D" w14:textId="77777777" w:rsidR="00DA4214" w:rsidRPr="009C1E68" w:rsidRDefault="00DA4214" w:rsidP="0036156F">
            <w:pPr>
              <w:pStyle w:val="TAN"/>
              <w:ind w:left="1168" w:hanging="283"/>
              <w:rPr>
                <w:b/>
                <w:i/>
              </w:rPr>
            </w:pPr>
            <w:r w:rsidRPr="009C1E68">
              <w:t>-</w:t>
            </w:r>
            <w:r w:rsidRPr="009C1E68">
              <w:tab/>
              <w:t xml:space="preserve">Candidate values for </w:t>
            </w:r>
            <w:r w:rsidRPr="009C1E68">
              <w:rPr>
                <w:i/>
                <w:iCs/>
              </w:rPr>
              <w:t>pdcch-BlindDetectionSCG-UE3</w:t>
            </w:r>
            <w:r w:rsidRPr="009C1E68">
              <w:t xml:space="preserve"> (for Rel-17) are {0, 1}</w:t>
            </w:r>
          </w:p>
        </w:tc>
        <w:tc>
          <w:tcPr>
            <w:tcW w:w="709" w:type="dxa"/>
          </w:tcPr>
          <w:p w14:paraId="2053B7F5"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6C4F72E"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0D4B8AC9" w14:textId="77777777" w:rsidR="00DA4214" w:rsidRPr="009C1E68" w:rsidRDefault="00DA4214" w:rsidP="0036156F">
            <w:pPr>
              <w:pStyle w:val="TAL"/>
              <w:jc w:val="center"/>
              <w:rPr>
                <w:bCs/>
                <w:iCs/>
              </w:rPr>
            </w:pPr>
            <w:r w:rsidRPr="009C1E68">
              <w:rPr>
                <w:bCs/>
                <w:iCs/>
              </w:rPr>
              <w:t>N/A</w:t>
            </w:r>
          </w:p>
        </w:tc>
        <w:tc>
          <w:tcPr>
            <w:tcW w:w="728" w:type="dxa"/>
          </w:tcPr>
          <w:p w14:paraId="26180A27" w14:textId="77777777" w:rsidR="00DA4214" w:rsidRPr="009C1E68" w:rsidRDefault="00DA4214" w:rsidP="0036156F">
            <w:pPr>
              <w:pStyle w:val="TAL"/>
              <w:jc w:val="center"/>
              <w:rPr>
                <w:bCs/>
                <w:iCs/>
              </w:rPr>
            </w:pPr>
            <w:r w:rsidRPr="009C1E68">
              <w:rPr>
                <w:bCs/>
                <w:iCs/>
              </w:rPr>
              <w:t>N/A</w:t>
            </w:r>
          </w:p>
        </w:tc>
      </w:tr>
      <w:tr w:rsidR="00DA4214" w:rsidRPr="009C1E68" w14:paraId="719BB259" w14:textId="77777777" w:rsidTr="0036156F">
        <w:trPr>
          <w:cantSplit/>
          <w:tblHeader/>
        </w:trPr>
        <w:tc>
          <w:tcPr>
            <w:tcW w:w="6917" w:type="dxa"/>
          </w:tcPr>
          <w:p w14:paraId="5163D1FD" w14:textId="77777777" w:rsidR="00DA4214" w:rsidRPr="009C1E68" w:rsidRDefault="00DA4214" w:rsidP="0036156F">
            <w:pPr>
              <w:pStyle w:val="TAL"/>
              <w:rPr>
                <w:b/>
                <w:i/>
              </w:rPr>
            </w:pPr>
            <w:r w:rsidRPr="009C1E68">
              <w:rPr>
                <w:b/>
                <w:i/>
              </w:rPr>
              <w:t>pdcch-MonitoringCA-r16</w:t>
            </w:r>
          </w:p>
          <w:p w14:paraId="7D7BC4AE" w14:textId="77777777" w:rsidR="00DA4214" w:rsidRPr="009C1E68" w:rsidRDefault="00DA4214" w:rsidP="0036156F">
            <w:pPr>
              <w:pStyle w:val="TAL"/>
              <w:rPr>
                <w:b/>
                <w:i/>
              </w:rPr>
            </w:pPr>
            <w:r w:rsidRPr="009C1E6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C1E68">
              <w:rPr>
                <w:i/>
                <w:iCs/>
              </w:rPr>
              <w:t>pdcch-Monitoring-r16.</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10353C07"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654C92E9"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45ACE197" w14:textId="77777777" w:rsidR="00DA4214" w:rsidRPr="009C1E68" w:rsidRDefault="00DA4214" w:rsidP="0036156F">
            <w:pPr>
              <w:pStyle w:val="TAL"/>
              <w:jc w:val="center"/>
              <w:rPr>
                <w:bCs/>
                <w:iCs/>
              </w:rPr>
            </w:pPr>
            <w:r w:rsidRPr="009C1E68">
              <w:rPr>
                <w:bCs/>
                <w:iCs/>
              </w:rPr>
              <w:t>N/A</w:t>
            </w:r>
          </w:p>
        </w:tc>
        <w:tc>
          <w:tcPr>
            <w:tcW w:w="728" w:type="dxa"/>
          </w:tcPr>
          <w:p w14:paraId="14573BBE" w14:textId="77777777" w:rsidR="00DA4214" w:rsidRPr="009C1E68" w:rsidRDefault="00DA4214" w:rsidP="0036156F">
            <w:pPr>
              <w:pStyle w:val="TAL"/>
              <w:jc w:val="center"/>
              <w:rPr>
                <w:bCs/>
                <w:iCs/>
              </w:rPr>
            </w:pPr>
            <w:r w:rsidRPr="009C1E68">
              <w:rPr>
                <w:bCs/>
                <w:iCs/>
              </w:rPr>
              <w:t>N/A</w:t>
            </w:r>
          </w:p>
        </w:tc>
      </w:tr>
      <w:tr w:rsidR="00DA4214" w:rsidRPr="009C1E68" w14:paraId="5C3C9C74" w14:textId="77777777" w:rsidTr="0036156F">
        <w:trPr>
          <w:cantSplit/>
          <w:tblHeader/>
        </w:trPr>
        <w:tc>
          <w:tcPr>
            <w:tcW w:w="6917" w:type="dxa"/>
          </w:tcPr>
          <w:p w14:paraId="7D1607B9" w14:textId="77777777" w:rsidR="00DA4214" w:rsidRPr="009C1E68" w:rsidRDefault="00DA4214" w:rsidP="0036156F">
            <w:pPr>
              <w:pStyle w:val="TAL"/>
              <w:rPr>
                <w:b/>
                <w:i/>
              </w:rPr>
            </w:pPr>
            <w:r w:rsidRPr="009C1E68">
              <w:rPr>
                <w:b/>
                <w:i/>
              </w:rPr>
              <w:t>pdcch-MonitoringCA-r17</w:t>
            </w:r>
          </w:p>
          <w:p w14:paraId="51334D1A" w14:textId="77777777" w:rsidR="00DA4214" w:rsidRPr="009C1E68" w:rsidRDefault="00DA4214" w:rsidP="0036156F">
            <w:pPr>
              <w:pStyle w:val="TAL"/>
            </w:pPr>
            <w:r w:rsidRPr="009C1E68">
              <w:t>Indicates the number of CCs for monitoring a maximum number of blind detections and non-overlapped CCEs per span when configured with DL CA with Rel-17 PDCCH monitoring capability on all the serving cells.</w:t>
            </w:r>
          </w:p>
          <w:p w14:paraId="3821B2E4" w14:textId="77777777" w:rsidR="00DA4214" w:rsidRPr="009C1E68" w:rsidRDefault="00DA4214" w:rsidP="0036156F">
            <w:pPr>
              <w:pStyle w:val="TAL"/>
            </w:pPr>
          </w:p>
          <w:p w14:paraId="7FD8A380" w14:textId="77777777" w:rsidR="00DA4214" w:rsidRPr="009C1E68" w:rsidRDefault="00DA4214" w:rsidP="0036156F">
            <w:pPr>
              <w:pStyle w:val="TAL"/>
              <w:rPr>
                <w:b/>
                <w:i/>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tc>
        <w:tc>
          <w:tcPr>
            <w:tcW w:w="709" w:type="dxa"/>
          </w:tcPr>
          <w:p w14:paraId="35055B10"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29834E81"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2D676E9A" w14:textId="77777777" w:rsidR="00DA4214" w:rsidRPr="009C1E68" w:rsidRDefault="00DA4214" w:rsidP="0036156F">
            <w:pPr>
              <w:pStyle w:val="TAL"/>
              <w:jc w:val="center"/>
              <w:rPr>
                <w:bCs/>
                <w:iCs/>
              </w:rPr>
            </w:pPr>
            <w:r w:rsidRPr="009C1E68">
              <w:rPr>
                <w:bCs/>
                <w:iCs/>
              </w:rPr>
              <w:t>N/A</w:t>
            </w:r>
          </w:p>
        </w:tc>
        <w:tc>
          <w:tcPr>
            <w:tcW w:w="728" w:type="dxa"/>
          </w:tcPr>
          <w:p w14:paraId="740AC536" w14:textId="77777777" w:rsidR="00DA4214" w:rsidRPr="009C1E68" w:rsidRDefault="00DA4214" w:rsidP="0036156F">
            <w:pPr>
              <w:pStyle w:val="TAL"/>
              <w:jc w:val="center"/>
              <w:rPr>
                <w:bCs/>
                <w:iCs/>
              </w:rPr>
            </w:pPr>
            <w:r w:rsidRPr="009C1E68">
              <w:rPr>
                <w:bCs/>
                <w:iCs/>
              </w:rPr>
              <w:t>N/A</w:t>
            </w:r>
          </w:p>
        </w:tc>
      </w:tr>
      <w:tr w:rsidR="00DA4214" w:rsidRPr="009C1E68" w14:paraId="4311E0A1" w14:textId="77777777" w:rsidTr="0036156F">
        <w:trPr>
          <w:cantSplit/>
          <w:tblHeader/>
        </w:trPr>
        <w:tc>
          <w:tcPr>
            <w:tcW w:w="6917" w:type="dxa"/>
          </w:tcPr>
          <w:p w14:paraId="1C4B0774" w14:textId="77777777" w:rsidR="00DA4214" w:rsidRPr="009C1E68" w:rsidRDefault="00DA4214" w:rsidP="0036156F">
            <w:pPr>
              <w:pStyle w:val="TAL"/>
              <w:rPr>
                <w:b/>
                <w:i/>
              </w:rPr>
            </w:pPr>
            <w:r w:rsidRPr="009C1E68">
              <w:rPr>
                <w:b/>
                <w:i/>
              </w:rPr>
              <w:lastRenderedPageBreak/>
              <w:t>pdcch-MonitoringCA-NonAlignedSpan-r16</w:t>
            </w:r>
          </w:p>
          <w:p w14:paraId="0569A38B" w14:textId="77777777" w:rsidR="00DA4214" w:rsidRPr="009C1E68" w:rsidRDefault="00DA4214" w:rsidP="0036156F">
            <w:pPr>
              <w:pStyle w:val="TAL"/>
              <w:rPr>
                <w:b/>
                <w:i/>
              </w:rPr>
            </w:pPr>
            <w:r w:rsidRPr="009C1E6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C1E68">
              <w:rPr>
                <w:bCs/>
                <w:iCs/>
              </w:rPr>
              <w:t xml:space="preserve"> UE indicating support of this feature shall also indicate support of </w:t>
            </w:r>
            <w:r w:rsidRPr="009C1E68">
              <w:rPr>
                <w:i/>
                <w:iCs/>
              </w:rPr>
              <w:t>pdcch-Monitoring-r16</w:t>
            </w:r>
            <w:r w:rsidRPr="009C1E68">
              <w:t>.</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40B3BA07"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49F470AA"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41930698" w14:textId="77777777" w:rsidR="00DA4214" w:rsidRPr="009C1E68" w:rsidRDefault="00DA4214" w:rsidP="0036156F">
            <w:pPr>
              <w:pStyle w:val="TAL"/>
              <w:jc w:val="center"/>
              <w:rPr>
                <w:bCs/>
                <w:iCs/>
              </w:rPr>
            </w:pPr>
            <w:r w:rsidRPr="009C1E68">
              <w:rPr>
                <w:bCs/>
                <w:iCs/>
              </w:rPr>
              <w:t>N/A</w:t>
            </w:r>
          </w:p>
        </w:tc>
        <w:tc>
          <w:tcPr>
            <w:tcW w:w="728" w:type="dxa"/>
          </w:tcPr>
          <w:p w14:paraId="4070D115" w14:textId="77777777" w:rsidR="00DA4214" w:rsidRPr="009C1E68" w:rsidRDefault="00DA4214" w:rsidP="0036156F">
            <w:pPr>
              <w:pStyle w:val="TAL"/>
              <w:jc w:val="center"/>
              <w:rPr>
                <w:bCs/>
                <w:iCs/>
              </w:rPr>
            </w:pPr>
            <w:r w:rsidRPr="009C1E68">
              <w:rPr>
                <w:bCs/>
                <w:iCs/>
              </w:rPr>
              <w:t>N/A</w:t>
            </w:r>
          </w:p>
        </w:tc>
      </w:tr>
      <w:tr w:rsidR="00DA4214" w:rsidRPr="009C1E68" w14:paraId="094D81CF" w14:textId="77777777" w:rsidTr="0036156F">
        <w:trPr>
          <w:cantSplit/>
          <w:tblHeader/>
        </w:trPr>
        <w:tc>
          <w:tcPr>
            <w:tcW w:w="6917" w:type="dxa"/>
          </w:tcPr>
          <w:p w14:paraId="1FE35DB4" w14:textId="77777777" w:rsidR="00DA4214" w:rsidRPr="009C1E68" w:rsidRDefault="00DA4214" w:rsidP="0036156F">
            <w:pPr>
              <w:pStyle w:val="TAL"/>
              <w:rPr>
                <w:b/>
                <w:i/>
              </w:rPr>
            </w:pPr>
            <w:r w:rsidRPr="009C1E68">
              <w:rPr>
                <w:b/>
                <w:i/>
              </w:rPr>
              <w:t>prioSCellPRACH-OverSP-PeriodicSRS-Support-r17</w:t>
            </w:r>
          </w:p>
          <w:p w14:paraId="708E745D" w14:textId="77777777" w:rsidR="00DA4214" w:rsidRPr="009C1E68" w:rsidRDefault="00DA4214" w:rsidP="0036156F">
            <w:pPr>
              <w:pStyle w:val="TAL"/>
            </w:pPr>
            <w:r w:rsidRPr="009C1E68">
              <w:t xml:space="preserve">Indicates whether the UE supports RRC configuration </w:t>
            </w:r>
            <w:proofErr w:type="spellStart"/>
            <w:r w:rsidRPr="009C1E68">
              <w:rPr>
                <w:i/>
                <w:iCs/>
              </w:rPr>
              <w:t>prioSCellPRACH-OverSP-PeriodicSRS</w:t>
            </w:r>
            <w:proofErr w:type="spellEnd"/>
            <w:r w:rsidRPr="009C1E68">
              <w:t xml:space="preserve"> as specified in TS 38.331 [9].</w:t>
            </w:r>
          </w:p>
        </w:tc>
        <w:tc>
          <w:tcPr>
            <w:tcW w:w="709" w:type="dxa"/>
          </w:tcPr>
          <w:p w14:paraId="241319E9" w14:textId="77777777" w:rsidR="00DA4214" w:rsidRPr="009C1E68" w:rsidRDefault="00DA4214" w:rsidP="0036156F">
            <w:pPr>
              <w:pStyle w:val="TAL"/>
              <w:jc w:val="center"/>
            </w:pPr>
            <w:r w:rsidRPr="009C1E68">
              <w:t>BC</w:t>
            </w:r>
          </w:p>
        </w:tc>
        <w:tc>
          <w:tcPr>
            <w:tcW w:w="567" w:type="dxa"/>
          </w:tcPr>
          <w:p w14:paraId="0BD5B885" w14:textId="77777777" w:rsidR="00DA4214" w:rsidRPr="009C1E68" w:rsidRDefault="00DA4214" w:rsidP="0036156F">
            <w:pPr>
              <w:pStyle w:val="TAL"/>
              <w:jc w:val="center"/>
            </w:pPr>
            <w:r w:rsidRPr="009C1E68">
              <w:t>No</w:t>
            </w:r>
          </w:p>
        </w:tc>
        <w:tc>
          <w:tcPr>
            <w:tcW w:w="709" w:type="dxa"/>
          </w:tcPr>
          <w:p w14:paraId="211474A0" w14:textId="77777777" w:rsidR="00DA4214" w:rsidRPr="009C1E68" w:rsidRDefault="00DA4214" w:rsidP="0036156F">
            <w:pPr>
              <w:pStyle w:val="TAL"/>
              <w:jc w:val="center"/>
            </w:pPr>
            <w:r w:rsidRPr="009C1E68">
              <w:t>N/A</w:t>
            </w:r>
          </w:p>
        </w:tc>
        <w:tc>
          <w:tcPr>
            <w:tcW w:w="728" w:type="dxa"/>
          </w:tcPr>
          <w:p w14:paraId="28CADB58" w14:textId="77777777" w:rsidR="00DA4214" w:rsidRPr="009C1E68" w:rsidRDefault="00DA4214" w:rsidP="0036156F">
            <w:pPr>
              <w:pStyle w:val="TAL"/>
              <w:jc w:val="center"/>
            </w:pPr>
            <w:r w:rsidRPr="009C1E68">
              <w:t>N/A</w:t>
            </w:r>
          </w:p>
        </w:tc>
      </w:tr>
      <w:tr w:rsidR="00DA4214" w:rsidRPr="009C1E68" w14:paraId="0475241D" w14:textId="77777777" w:rsidTr="0036156F">
        <w:trPr>
          <w:cantSplit/>
          <w:tblHeader/>
        </w:trPr>
        <w:tc>
          <w:tcPr>
            <w:tcW w:w="6917" w:type="dxa"/>
          </w:tcPr>
          <w:p w14:paraId="7D799692" w14:textId="77777777" w:rsidR="00DA4214" w:rsidRPr="009C1E68" w:rsidRDefault="00DA4214" w:rsidP="0036156F">
            <w:pPr>
              <w:pStyle w:val="TAL"/>
              <w:rPr>
                <w:b/>
                <w:i/>
              </w:rPr>
            </w:pPr>
            <w:r w:rsidRPr="009C1E68">
              <w:rPr>
                <w:b/>
                <w:i/>
              </w:rPr>
              <w:t>ptp-Retx-Multicast-r17</w:t>
            </w:r>
          </w:p>
          <w:p w14:paraId="3C925DF8" w14:textId="77777777" w:rsidR="00DA4214" w:rsidRPr="009C1E68" w:rsidRDefault="00DA4214" w:rsidP="0036156F">
            <w:pPr>
              <w:pStyle w:val="TAL"/>
            </w:pPr>
            <w:r w:rsidRPr="009C1E68">
              <w:t xml:space="preserve">Indicates whether the UE supports </w:t>
            </w:r>
            <w:r w:rsidRPr="009C1E68">
              <w:rPr>
                <w:rFonts w:cs="Arial"/>
                <w:szCs w:val="18"/>
              </w:rPr>
              <w:t>PTP retransmission for multicast on the same cell as multicast initial transmission.</w:t>
            </w:r>
          </w:p>
          <w:p w14:paraId="562BC18B" w14:textId="77777777" w:rsidR="00DA4214" w:rsidRPr="009C1E68" w:rsidRDefault="00DA4214" w:rsidP="0036156F">
            <w:pPr>
              <w:pStyle w:val="TAL"/>
              <w:rPr>
                <w:bCs/>
                <w:iCs/>
              </w:rPr>
            </w:pPr>
          </w:p>
          <w:p w14:paraId="67ACD227" w14:textId="77777777" w:rsidR="00DA4214" w:rsidRPr="009C1E68" w:rsidRDefault="00DA4214" w:rsidP="0036156F">
            <w:pPr>
              <w:pStyle w:val="TAL"/>
              <w:rPr>
                <w:b/>
                <w:i/>
              </w:rPr>
            </w:pPr>
            <w:r w:rsidRPr="009C1E68">
              <w:t xml:space="preserve">A UE supporting this feature shall also indicate support of </w:t>
            </w:r>
            <w:r w:rsidRPr="009C1E68">
              <w:rPr>
                <w:bCs/>
                <w:i/>
              </w:rPr>
              <w:t>ack-NACK-FeedbackForMulticast-r17</w:t>
            </w:r>
            <w:r w:rsidRPr="009C1E68">
              <w:rPr>
                <w:bCs/>
              </w:rPr>
              <w:t>.</w:t>
            </w:r>
          </w:p>
        </w:tc>
        <w:tc>
          <w:tcPr>
            <w:tcW w:w="709" w:type="dxa"/>
          </w:tcPr>
          <w:p w14:paraId="6C070825"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64D05572"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276AE6BC" w14:textId="77777777" w:rsidR="00DA4214" w:rsidRPr="009C1E68" w:rsidRDefault="00DA4214" w:rsidP="0036156F">
            <w:pPr>
              <w:pStyle w:val="TAL"/>
              <w:jc w:val="center"/>
              <w:rPr>
                <w:bCs/>
                <w:iCs/>
              </w:rPr>
            </w:pPr>
            <w:r w:rsidRPr="009C1E68">
              <w:rPr>
                <w:bCs/>
                <w:iCs/>
              </w:rPr>
              <w:t>N/A</w:t>
            </w:r>
          </w:p>
        </w:tc>
        <w:tc>
          <w:tcPr>
            <w:tcW w:w="728" w:type="dxa"/>
          </w:tcPr>
          <w:p w14:paraId="4B22787D" w14:textId="77777777" w:rsidR="00DA4214" w:rsidRPr="009C1E68" w:rsidRDefault="00DA4214" w:rsidP="0036156F">
            <w:pPr>
              <w:pStyle w:val="TAL"/>
              <w:jc w:val="center"/>
              <w:rPr>
                <w:bCs/>
                <w:iCs/>
              </w:rPr>
            </w:pPr>
            <w:r w:rsidRPr="009C1E68">
              <w:rPr>
                <w:bCs/>
                <w:iCs/>
              </w:rPr>
              <w:t>N/A</w:t>
            </w:r>
          </w:p>
        </w:tc>
      </w:tr>
      <w:tr w:rsidR="00DA4214" w:rsidRPr="009C1E68" w14:paraId="7933FAFF" w14:textId="77777777" w:rsidTr="0036156F">
        <w:trPr>
          <w:cantSplit/>
          <w:tblHeader/>
        </w:trPr>
        <w:tc>
          <w:tcPr>
            <w:tcW w:w="6917" w:type="dxa"/>
          </w:tcPr>
          <w:p w14:paraId="1CF711B4" w14:textId="77777777" w:rsidR="00DA4214" w:rsidRPr="009C1E68" w:rsidRDefault="00DA4214" w:rsidP="0036156F">
            <w:pPr>
              <w:pStyle w:val="TAL"/>
              <w:rPr>
                <w:b/>
                <w:i/>
              </w:rPr>
            </w:pPr>
            <w:r w:rsidRPr="009C1E68">
              <w:rPr>
                <w:b/>
                <w:i/>
              </w:rPr>
              <w:t>ptp-Retx-SPS-Multicast-r17</w:t>
            </w:r>
          </w:p>
          <w:p w14:paraId="4D6EDD76" w14:textId="77777777" w:rsidR="00DA4214" w:rsidRPr="009C1E68" w:rsidRDefault="00DA4214" w:rsidP="0036156F">
            <w:pPr>
              <w:pStyle w:val="TAL"/>
            </w:pPr>
            <w:r w:rsidRPr="009C1E68">
              <w:t xml:space="preserve">Indicates whether the UE supports </w:t>
            </w:r>
            <w:r w:rsidRPr="009C1E68">
              <w:rPr>
                <w:rFonts w:cs="Arial"/>
                <w:szCs w:val="18"/>
              </w:rPr>
              <w:t>PTP retransmission associated with CS-RNTI for SPS multicast on the cell same as multicast initial transmission.</w:t>
            </w:r>
          </w:p>
          <w:p w14:paraId="3132E51D" w14:textId="77777777" w:rsidR="00DA4214" w:rsidRPr="009C1E68" w:rsidRDefault="00DA4214" w:rsidP="0036156F">
            <w:pPr>
              <w:pStyle w:val="TAL"/>
              <w:rPr>
                <w:bCs/>
                <w:iCs/>
              </w:rPr>
            </w:pPr>
          </w:p>
          <w:p w14:paraId="088C5CEF" w14:textId="77777777" w:rsidR="00DA4214" w:rsidRPr="009C1E68" w:rsidRDefault="00DA4214" w:rsidP="0036156F">
            <w:pPr>
              <w:pStyle w:val="TAL"/>
              <w:rPr>
                <w:b/>
                <w:i/>
              </w:rPr>
            </w:pPr>
            <w:r w:rsidRPr="009C1E68">
              <w:t xml:space="preserve">A UE supporting this feature shall also indicate support of </w:t>
            </w:r>
            <w:r w:rsidRPr="009C1E68">
              <w:rPr>
                <w:bCs/>
                <w:i/>
              </w:rPr>
              <w:t>ack-NACK-FeedbackForSPS-Multicast-r17</w:t>
            </w:r>
            <w:r w:rsidRPr="009C1E68">
              <w:rPr>
                <w:bCs/>
              </w:rPr>
              <w:t>.</w:t>
            </w:r>
          </w:p>
        </w:tc>
        <w:tc>
          <w:tcPr>
            <w:tcW w:w="709" w:type="dxa"/>
          </w:tcPr>
          <w:p w14:paraId="0BD5F6AC"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2A64E0A7" w14:textId="77777777" w:rsidR="00DA4214" w:rsidRPr="009C1E68" w:rsidRDefault="00DA4214" w:rsidP="0036156F">
            <w:pPr>
              <w:pStyle w:val="TAL"/>
              <w:jc w:val="center"/>
              <w:rPr>
                <w:rFonts w:cs="Arial"/>
                <w:szCs w:val="18"/>
              </w:rPr>
            </w:pPr>
            <w:r w:rsidRPr="009C1E68">
              <w:rPr>
                <w:rFonts w:cs="Arial"/>
                <w:szCs w:val="18"/>
              </w:rPr>
              <w:t>No</w:t>
            </w:r>
          </w:p>
        </w:tc>
        <w:tc>
          <w:tcPr>
            <w:tcW w:w="709" w:type="dxa"/>
          </w:tcPr>
          <w:p w14:paraId="7B0B3B09" w14:textId="77777777" w:rsidR="00DA4214" w:rsidRPr="009C1E68" w:rsidRDefault="00DA4214" w:rsidP="0036156F">
            <w:pPr>
              <w:pStyle w:val="TAL"/>
              <w:jc w:val="center"/>
              <w:rPr>
                <w:bCs/>
                <w:iCs/>
              </w:rPr>
            </w:pPr>
            <w:r w:rsidRPr="009C1E68">
              <w:rPr>
                <w:bCs/>
                <w:iCs/>
              </w:rPr>
              <w:t>N/A</w:t>
            </w:r>
          </w:p>
        </w:tc>
        <w:tc>
          <w:tcPr>
            <w:tcW w:w="728" w:type="dxa"/>
          </w:tcPr>
          <w:p w14:paraId="78E4B656" w14:textId="77777777" w:rsidR="00DA4214" w:rsidRPr="009C1E68" w:rsidRDefault="00DA4214" w:rsidP="0036156F">
            <w:pPr>
              <w:pStyle w:val="TAL"/>
              <w:jc w:val="center"/>
              <w:rPr>
                <w:bCs/>
                <w:iCs/>
              </w:rPr>
            </w:pPr>
            <w:r w:rsidRPr="009C1E68">
              <w:rPr>
                <w:bCs/>
                <w:iCs/>
              </w:rPr>
              <w:t>N/A</w:t>
            </w:r>
          </w:p>
        </w:tc>
      </w:tr>
      <w:tr w:rsidR="00DA4214" w:rsidRPr="009C1E68" w14:paraId="1C5A9B2E" w14:textId="77777777" w:rsidTr="0036156F">
        <w:trPr>
          <w:cantSplit/>
          <w:tblHeader/>
        </w:trPr>
        <w:tc>
          <w:tcPr>
            <w:tcW w:w="6917" w:type="dxa"/>
          </w:tcPr>
          <w:p w14:paraId="5A310F48" w14:textId="77777777" w:rsidR="00DA4214" w:rsidRPr="009C1E68" w:rsidRDefault="00DA4214" w:rsidP="0036156F">
            <w:pPr>
              <w:pStyle w:val="TAL"/>
              <w:rPr>
                <w:b/>
                <w:i/>
              </w:rPr>
            </w:pPr>
            <w:r w:rsidRPr="009C1E68">
              <w:rPr>
                <w:b/>
                <w:i/>
              </w:rPr>
              <w:t>pucch-ConfigForSPS-Multicast-r17</w:t>
            </w:r>
          </w:p>
          <w:p w14:paraId="272426BB" w14:textId="77777777" w:rsidR="00DA4214" w:rsidRPr="009C1E68" w:rsidRDefault="00DA4214" w:rsidP="0036156F">
            <w:pPr>
              <w:pStyle w:val="TAL"/>
            </w:pPr>
            <w:r w:rsidRPr="009C1E68">
              <w:t xml:space="preserve">Indicates whether the UE supports </w:t>
            </w:r>
            <w:r w:rsidRPr="009C1E68">
              <w:rPr>
                <w:i/>
                <w:iCs/>
              </w:rPr>
              <w:t xml:space="preserve">SPS-PUCCH-AN-List </w:t>
            </w:r>
            <w:r w:rsidRPr="009C1E68">
              <w:t>for multicast HARQ-ACK feedback of all multicast SPS configuration(s), separate from that of SPS unicast configurations.</w:t>
            </w:r>
          </w:p>
          <w:p w14:paraId="30EEAB27" w14:textId="77777777" w:rsidR="00DA4214" w:rsidRPr="009C1E68" w:rsidRDefault="00DA4214" w:rsidP="0036156F">
            <w:pPr>
              <w:pStyle w:val="TAL"/>
              <w:rPr>
                <w:rFonts w:cs="Arial"/>
                <w:szCs w:val="18"/>
              </w:rPr>
            </w:pPr>
          </w:p>
          <w:p w14:paraId="4F28BB21" w14:textId="77777777" w:rsidR="00DA4214" w:rsidRPr="009C1E68" w:rsidRDefault="00DA4214" w:rsidP="0036156F">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Pr>
          <w:p w14:paraId="689FB129" w14:textId="77777777" w:rsidR="00DA4214" w:rsidRPr="009C1E68" w:rsidRDefault="00DA4214" w:rsidP="0036156F">
            <w:pPr>
              <w:pStyle w:val="TAL"/>
              <w:jc w:val="center"/>
              <w:rPr>
                <w:rFonts w:cs="Arial"/>
                <w:szCs w:val="18"/>
              </w:rPr>
            </w:pPr>
            <w:r w:rsidRPr="009C1E68">
              <w:t>BC</w:t>
            </w:r>
          </w:p>
        </w:tc>
        <w:tc>
          <w:tcPr>
            <w:tcW w:w="567" w:type="dxa"/>
          </w:tcPr>
          <w:p w14:paraId="515C595F" w14:textId="77777777" w:rsidR="00DA4214" w:rsidRPr="009C1E68" w:rsidRDefault="00DA4214" w:rsidP="0036156F">
            <w:pPr>
              <w:pStyle w:val="TAL"/>
              <w:jc w:val="center"/>
              <w:rPr>
                <w:rFonts w:cs="Arial"/>
                <w:szCs w:val="18"/>
              </w:rPr>
            </w:pPr>
            <w:r w:rsidRPr="009C1E68">
              <w:t>No</w:t>
            </w:r>
          </w:p>
        </w:tc>
        <w:tc>
          <w:tcPr>
            <w:tcW w:w="709" w:type="dxa"/>
          </w:tcPr>
          <w:p w14:paraId="5EDD656E" w14:textId="77777777" w:rsidR="00DA4214" w:rsidRPr="009C1E68" w:rsidRDefault="00DA4214" w:rsidP="0036156F">
            <w:pPr>
              <w:pStyle w:val="TAL"/>
              <w:jc w:val="center"/>
              <w:rPr>
                <w:bCs/>
                <w:iCs/>
              </w:rPr>
            </w:pPr>
            <w:r w:rsidRPr="009C1E68">
              <w:rPr>
                <w:bCs/>
                <w:iCs/>
              </w:rPr>
              <w:t>N/A</w:t>
            </w:r>
          </w:p>
        </w:tc>
        <w:tc>
          <w:tcPr>
            <w:tcW w:w="728" w:type="dxa"/>
          </w:tcPr>
          <w:p w14:paraId="6E891795" w14:textId="77777777" w:rsidR="00DA4214" w:rsidRPr="009C1E68" w:rsidRDefault="00DA4214" w:rsidP="0036156F">
            <w:pPr>
              <w:pStyle w:val="TAL"/>
              <w:jc w:val="center"/>
              <w:rPr>
                <w:bCs/>
                <w:iCs/>
              </w:rPr>
            </w:pPr>
            <w:r w:rsidRPr="009C1E68">
              <w:rPr>
                <w:bCs/>
                <w:iCs/>
              </w:rPr>
              <w:t>N/A</w:t>
            </w:r>
          </w:p>
        </w:tc>
      </w:tr>
      <w:tr w:rsidR="00DA4214" w:rsidRPr="009C1E68" w14:paraId="07AC9687" w14:textId="77777777" w:rsidTr="0036156F">
        <w:trPr>
          <w:cantSplit/>
          <w:tblHeader/>
        </w:trPr>
        <w:tc>
          <w:tcPr>
            <w:tcW w:w="6917" w:type="dxa"/>
          </w:tcPr>
          <w:p w14:paraId="5AFFE47D" w14:textId="77777777" w:rsidR="00DA4214" w:rsidRPr="009C1E68" w:rsidRDefault="00DA4214" w:rsidP="0036156F">
            <w:pPr>
              <w:pStyle w:val="TAL"/>
              <w:rPr>
                <w:b/>
                <w:i/>
              </w:rPr>
            </w:pPr>
            <w:r w:rsidRPr="009C1E68">
              <w:rPr>
                <w:b/>
                <w:i/>
              </w:rPr>
              <w:t>scellDormancyWithinActiveTime-</w:t>
            </w:r>
            <w:r w:rsidRPr="009C1E68">
              <w:rPr>
                <w:b/>
                <w:bCs/>
                <w:i/>
                <w:iCs/>
              </w:rPr>
              <w:t>r16</w:t>
            </w:r>
          </w:p>
          <w:p w14:paraId="25ED72C4" w14:textId="77777777" w:rsidR="00DA4214" w:rsidRPr="009C1E68" w:rsidRDefault="00DA4214" w:rsidP="0036156F">
            <w:pPr>
              <w:pStyle w:val="TAL"/>
              <w:rPr>
                <w:b/>
                <w:i/>
              </w:rPr>
            </w:pPr>
            <w:r w:rsidRPr="009C1E68">
              <w:t xml:space="preserve">Indicates whether the UE supports </w:t>
            </w:r>
            <w:proofErr w:type="spellStart"/>
            <w:r w:rsidRPr="009C1E68">
              <w:t>SCell</w:t>
            </w:r>
            <w:proofErr w:type="spellEnd"/>
            <w:r w:rsidRPr="009C1E68">
              <w:t xml:space="preserve"> dormancy indication received on </w:t>
            </w:r>
            <w:proofErr w:type="spellStart"/>
            <w:r w:rsidRPr="009C1E68">
              <w:t>SPCell</w:t>
            </w:r>
            <w:proofErr w:type="spellEnd"/>
            <w:r w:rsidRPr="009C1E68">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C1E68">
              <w:rPr>
                <w:i/>
                <w:iCs/>
              </w:rPr>
              <w:t>upto4</w:t>
            </w:r>
            <w:r w:rsidRPr="009C1E68">
              <w:t xml:space="preserve"> in </w:t>
            </w:r>
            <w:proofErr w:type="spellStart"/>
            <w:r w:rsidRPr="009C1E68">
              <w:rPr>
                <w:i/>
                <w:iCs/>
              </w:rPr>
              <w:t>bwp-SameNumerology</w:t>
            </w:r>
            <w:proofErr w:type="spellEnd"/>
            <w:r w:rsidRPr="009C1E68">
              <w:t xml:space="preserve"> or </w:t>
            </w:r>
            <w:r w:rsidRPr="009C1E68">
              <w:rPr>
                <w:i/>
              </w:rPr>
              <w:t>upto4</w:t>
            </w:r>
            <w:r w:rsidRPr="009C1E68">
              <w:t xml:space="preserve"> in </w:t>
            </w:r>
            <w:proofErr w:type="spellStart"/>
            <w:r w:rsidRPr="009C1E68">
              <w:rPr>
                <w:i/>
                <w:iCs/>
              </w:rPr>
              <w:t>bwp-DiffNumerology</w:t>
            </w:r>
            <w:proofErr w:type="spellEnd"/>
            <w:r w:rsidRPr="009C1E68">
              <w:t xml:space="preserve">. One dormant BWP and one non-dormant BWP are UE specific BWPs even for UEs not supporting </w:t>
            </w:r>
            <w:proofErr w:type="spellStart"/>
            <w:r w:rsidRPr="009C1E68">
              <w:rPr>
                <w:i/>
              </w:rPr>
              <w:t>bwp-SameNumerology</w:t>
            </w:r>
            <w:proofErr w:type="spellEnd"/>
            <w:r w:rsidRPr="009C1E68">
              <w:rPr>
                <w:i/>
              </w:rPr>
              <w:t>.</w:t>
            </w:r>
          </w:p>
        </w:tc>
        <w:tc>
          <w:tcPr>
            <w:tcW w:w="709" w:type="dxa"/>
          </w:tcPr>
          <w:p w14:paraId="21589D80" w14:textId="77777777" w:rsidR="00DA4214" w:rsidRPr="009C1E68" w:rsidRDefault="00DA4214" w:rsidP="0036156F">
            <w:pPr>
              <w:pStyle w:val="TAL"/>
              <w:jc w:val="center"/>
              <w:rPr>
                <w:rFonts w:cs="Arial"/>
                <w:szCs w:val="18"/>
              </w:rPr>
            </w:pPr>
            <w:r w:rsidRPr="009C1E68">
              <w:t>BC</w:t>
            </w:r>
          </w:p>
        </w:tc>
        <w:tc>
          <w:tcPr>
            <w:tcW w:w="567" w:type="dxa"/>
          </w:tcPr>
          <w:p w14:paraId="5F9EF83D" w14:textId="77777777" w:rsidR="00DA4214" w:rsidRPr="009C1E68" w:rsidRDefault="00DA4214" w:rsidP="0036156F">
            <w:pPr>
              <w:pStyle w:val="TAL"/>
              <w:jc w:val="center"/>
              <w:rPr>
                <w:rFonts w:cs="Arial"/>
                <w:szCs w:val="18"/>
              </w:rPr>
            </w:pPr>
            <w:r w:rsidRPr="009C1E68">
              <w:t>No</w:t>
            </w:r>
          </w:p>
        </w:tc>
        <w:tc>
          <w:tcPr>
            <w:tcW w:w="709" w:type="dxa"/>
          </w:tcPr>
          <w:p w14:paraId="70A61399" w14:textId="77777777" w:rsidR="00DA4214" w:rsidRPr="009C1E68" w:rsidRDefault="00DA4214" w:rsidP="0036156F">
            <w:pPr>
              <w:pStyle w:val="TAL"/>
              <w:jc w:val="center"/>
              <w:rPr>
                <w:rFonts w:cs="Arial"/>
                <w:szCs w:val="18"/>
              </w:rPr>
            </w:pPr>
            <w:r w:rsidRPr="009C1E68">
              <w:rPr>
                <w:bCs/>
                <w:iCs/>
              </w:rPr>
              <w:t>N/A</w:t>
            </w:r>
          </w:p>
        </w:tc>
        <w:tc>
          <w:tcPr>
            <w:tcW w:w="728" w:type="dxa"/>
          </w:tcPr>
          <w:p w14:paraId="2E4AD3D0" w14:textId="77777777" w:rsidR="00DA4214" w:rsidRPr="009C1E68" w:rsidRDefault="00DA4214" w:rsidP="0036156F">
            <w:pPr>
              <w:pStyle w:val="TAL"/>
              <w:jc w:val="center"/>
            </w:pPr>
            <w:r w:rsidRPr="009C1E68">
              <w:rPr>
                <w:bCs/>
                <w:iCs/>
              </w:rPr>
              <w:t>N/A</w:t>
            </w:r>
          </w:p>
        </w:tc>
      </w:tr>
      <w:tr w:rsidR="00DA4214" w:rsidRPr="009C1E68" w14:paraId="4D710B8F" w14:textId="77777777" w:rsidTr="0036156F">
        <w:trPr>
          <w:cantSplit/>
          <w:tblHeader/>
        </w:trPr>
        <w:tc>
          <w:tcPr>
            <w:tcW w:w="6917" w:type="dxa"/>
          </w:tcPr>
          <w:p w14:paraId="031762DB" w14:textId="77777777" w:rsidR="00DA4214" w:rsidRPr="009C1E68" w:rsidRDefault="00DA4214" w:rsidP="0036156F">
            <w:pPr>
              <w:pStyle w:val="TAL"/>
              <w:rPr>
                <w:b/>
                <w:i/>
              </w:rPr>
            </w:pPr>
            <w:r w:rsidRPr="009C1E68">
              <w:rPr>
                <w:b/>
                <w:i/>
              </w:rPr>
              <w:t>scellDormancyOutsideActiveTime-</w:t>
            </w:r>
            <w:r w:rsidRPr="009C1E68">
              <w:rPr>
                <w:b/>
                <w:bCs/>
                <w:i/>
                <w:iCs/>
              </w:rPr>
              <w:t>r16</w:t>
            </w:r>
          </w:p>
          <w:p w14:paraId="33382CAC" w14:textId="77777777" w:rsidR="00DA4214" w:rsidRPr="009C1E68" w:rsidRDefault="00DA4214" w:rsidP="0036156F">
            <w:pPr>
              <w:pStyle w:val="TAL"/>
              <w:rPr>
                <w:b/>
                <w:i/>
              </w:rPr>
            </w:pPr>
            <w:r w:rsidRPr="009C1E68">
              <w:t xml:space="preserve">Indicates whether the UE supports </w:t>
            </w:r>
            <w:proofErr w:type="spellStart"/>
            <w:r w:rsidRPr="009C1E68">
              <w:t>SCell</w:t>
            </w:r>
            <w:proofErr w:type="spellEnd"/>
            <w:r w:rsidRPr="009C1E68">
              <w:t xml:space="preserve"> dormancy indication received on </w:t>
            </w:r>
            <w:proofErr w:type="spellStart"/>
            <w:r w:rsidRPr="009C1E68">
              <w:t>SPCell</w:t>
            </w:r>
            <w:proofErr w:type="spellEnd"/>
            <w:r w:rsidRPr="009C1E68">
              <w:t xml:space="preserve"> using DCI format 2_6 sent outside the active time as defined in clause 10.3 of TS 38.213 [11]. A UE supporting this feature shall also indicate support of power saving DRX adaptation using </w:t>
            </w:r>
            <w:r w:rsidRPr="009C1E68">
              <w:rPr>
                <w:i/>
                <w:iCs/>
              </w:rPr>
              <w:t>drx-Adaptation-r16</w:t>
            </w:r>
            <w:r w:rsidRPr="009C1E68">
              <w:t xml:space="preserve"> and shall also support one dormant BWP and at least one non-dormant BWP per carrier. To support more than one non-dormant BWP in a carrier, the UE indicates support of </w:t>
            </w:r>
            <w:r w:rsidRPr="009C1E68">
              <w:rPr>
                <w:i/>
                <w:iCs/>
              </w:rPr>
              <w:t>upto4</w:t>
            </w:r>
            <w:r w:rsidRPr="009C1E68">
              <w:t xml:space="preserve"> in </w:t>
            </w:r>
            <w:proofErr w:type="spellStart"/>
            <w:r w:rsidRPr="009C1E68">
              <w:rPr>
                <w:i/>
                <w:iCs/>
              </w:rPr>
              <w:t>bwp-SameNumerology</w:t>
            </w:r>
            <w:proofErr w:type="spellEnd"/>
            <w:r w:rsidRPr="009C1E68">
              <w:t xml:space="preserve"> or </w:t>
            </w:r>
            <w:r w:rsidRPr="009C1E68">
              <w:rPr>
                <w:i/>
              </w:rPr>
              <w:t>upto4</w:t>
            </w:r>
            <w:r w:rsidRPr="009C1E68">
              <w:t xml:space="preserve"> in </w:t>
            </w:r>
            <w:proofErr w:type="spellStart"/>
            <w:r w:rsidRPr="009C1E68">
              <w:rPr>
                <w:i/>
                <w:iCs/>
              </w:rPr>
              <w:t>bwp-DiffNumerology</w:t>
            </w:r>
            <w:proofErr w:type="spellEnd"/>
            <w:r w:rsidRPr="009C1E68">
              <w:t xml:space="preserve">. One dormant BWP and one non-dormant BWP are UE specific BWPs even for UEs not supporting </w:t>
            </w:r>
            <w:proofErr w:type="spellStart"/>
            <w:r w:rsidRPr="009C1E68">
              <w:rPr>
                <w:i/>
              </w:rPr>
              <w:t>bwp-SameNumerology</w:t>
            </w:r>
            <w:proofErr w:type="spellEnd"/>
            <w:r w:rsidRPr="009C1E68">
              <w:rPr>
                <w:i/>
              </w:rPr>
              <w:t>.</w:t>
            </w:r>
          </w:p>
        </w:tc>
        <w:tc>
          <w:tcPr>
            <w:tcW w:w="709" w:type="dxa"/>
          </w:tcPr>
          <w:p w14:paraId="0D169669"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3694EF0B" w14:textId="77777777" w:rsidR="00DA4214" w:rsidRPr="009C1E68" w:rsidRDefault="00DA4214" w:rsidP="0036156F">
            <w:pPr>
              <w:pStyle w:val="TAL"/>
              <w:jc w:val="center"/>
              <w:rPr>
                <w:rFonts w:cs="Arial"/>
                <w:szCs w:val="18"/>
              </w:rPr>
            </w:pPr>
            <w:r w:rsidRPr="009C1E68">
              <w:t>No</w:t>
            </w:r>
          </w:p>
        </w:tc>
        <w:tc>
          <w:tcPr>
            <w:tcW w:w="709" w:type="dxa"/>
          </w:tcPr>
          <w:p w14:paraId="0AA35BFB" w14:textId="77777777" w:rsidR="00DA4214" w:rsidRPr="009C1E68" w:rsidRDefault="00DA4214" w:rsidP="0036156F">
            <w:pPr>
              <w:pStyle w:val="TAL"/>
              <w:jc w:val="center"/>
              <w:rPr>
                <w:rFonts w:cs="Arial"/>
                <w:szCs w:val="18"/>
              </w:rPr>
            </w:pPr>
            <w:r w:rsidRPr="009C1E68">
              <w:rPr>
                <w:bCs/>
                <w:iCs/>
              </w:rPr>
              <w:t>N/A</w:t>
            </w:r>
          </w:p>
        </w:tc>
        <w:tc>
          <w:tcPr>
            <w:tcW w:w="728" w:type="dxa"/>
          </w:tcPr>
          <w:p w14:paraId="380C5DA3" w14:textId="77777777" w:rsidR="00DA4214" w:rsidRPr="009C1E68" w:rsidRDefault="00DA4214" w:rsidP="0036156F">
            <w:pPr>
              <w:pStyle w:val="TAL"/>
              <w:jc w:val="center"/>
            </w:pPr>
            <w:r w:rsidRPr="009C1E68">
              <w:rPr>
                <w:bCs/>
                <w:iCs/>
              </w:rPr>
              <w:t>N/A</w:t>
            </w:r>
          </w:p>
        </w:tc>
      </w:tr>
      <w:tr w:rsidR="00DA4214" w:rsidRPr="009C1E68" w14:paraId="7DD04056" w14:textId="77777777" w:rsidTr="0036156F">
        <w:trPr>
          <w:cantSplit/>
          <w:tblHeader/>
        </w:trPr>
        <w:tc>
          <w:tcPr>
            <w:tcW w:w="6917" w:type="dxa"/>
          </w:tcPr>
          <w:p w14:paraId="04D54285" w14:textId="77777777" w:rsidR="00DA4214" w:rsidRPr="009C1E68" w:rsidRDefault="00DA4214" w:rsidP="0036156F">
            <w:pPr>
              <w:pStyle w:val="TAL"/>
              <w:rPr>
                <w:b/>
                <w:i/>
              </w:rPr>
            </w:pPr>
            <w:r w:rsidRPr="009C1E68">
              <w:rPr>
                <w:b/>
                <w:i/>
              </w:rPr>
              <w:lastRenderedPageBreak/>
              <w:t>semiStaticPUCCH-CellSwitchSingleGroup-r17</w:t>
            </w:r>
          </w:p>
          <w:p w14:paraId="0465AC6E" w14:textId="77777777" w:rsidR="00DA4214" w:rsidRPr="009C1E68" w:rsidRDefault="00DA4214" w:rsidP="0036156F">
            <w:pPr>
              <w:pStyle w:val="TAL"/>
            </w:pPr>
            <w:r w:rsidRPr="009C1E68">
              <w:t>Indicates whether the UE supports semi-static PUCCH cell switching for a single PUCCH group only. The capability signalling comprises the following parameters:</w:t>
            </w:r>
          </w:p>
          <w:p w14:paraId="4B94AFB5"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222591FD" w14:textId="77777777" w:rsidR="00DA4214" w:rsidRPr="009C1E68" w:rsidRDefault="00DA4214"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165E6B95" w14:textId="77777777" w:rsidR="00DA4214" w:rsidRPr="009C1E68" w:rsidRDefault="00DA4214" w:rsidP="0036156F">
            <w:pPr>
              <w:pStyle w:val="TAL"/>
            </w:pPr>
          </w:p>
          <w:p w14:paraId="3F51F058"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57E492B"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18C9D15D" w14:textId="77777777" w:rsidR="00DA4214" w:rsidRPr="009C1E68" w:rsidRDefault="00DA4214" w:rsidP="0036156F">
            <w:pPr>
              <w:pStyle w:val="TAL"/>
              <w:jc w:val="center"/>
            </w:pPr>
            <w:r w:rsidRPr="009C1E68">
              <w:t>No</w:t>
            </w:r>
          </w:p>
        </w:tc>
        <w:tc>
          <w:tcPr>
            <w:tcW w:w="709" w:type="dxa"/>
          </w:tcPr>
          <w:p w14:paraId="11718EFE" w14:textId="77777777" w:rsidR="00DA4214" w:rsidRPr="009C1E68" w:rsidRDefault="00DA4214" w:rsidP="0036156F">
            <w:pPr>
              <w:pStyle w:val="TAL"/>
              <w:jc w:val="center"/>
              <w:rPr>
                <w:bCs/>
                <w:iCs/>
              </w:rPr>
            </w:pPr>
            <w:r w:rsidRPr="009C1E68">
              <w:rPr>
                <w:bCs/>
                <w:iCs/>
              </w:rPr>
              <w:t>TDD only</w:t>
            </w:r>
          </w:p>
        </w:tc>
        <w:tc>
          <w:tcPr>
            <w:tcW w:w="728" w:type="dxa"/>
          </w:tcPr>
          <w:p w14:paraId="4C874E36" w14:textId="77777777" w:rsidR="00DA4214" w:rsidRPr="009C1E68" w:rsidRDefault="00DA4214" w:rsidP="0036156F">
            <w:pPr>
              <w:pStyle w:val="TAL"/>
              <w:jc w:val="center"/>
              <w:rPr>
                <w:bCs/>
                <w:iCs/>
              </w:rPr>
            </w:pPr>
            <w:r w:rsidRPr="009C1E68">
              <w:rPr>
                <w:bCs/>
                <w:iCs/>
              </w:rPr>
              <w:t>N/A</w:t>
            </w:r>
          </w:p>
        </w:tc>
      </w:tr>
      <w:tr w:rsidR="00DA4214" w:rsidRPr="009C1E68" w14:paraId="7A847C90" w14:textId="77777777" w:rsidTr="0036156F">
        <w:trPr>
          <w:cantSplit/>
          <w:tblHeader/>
        </w:trPr>
        <w:tc>
          <w:tcPr>
            <w:tcW w:w="6917" w:type="dxa"/>
          </w:tcPr>
          <w:p w14:paraId="39411176" w14:textId="77777777" w:rsidR="00DA4214" w:rsidRPr="009C1E68" w:rsidRDefault="00DA4214" w:rsidP="0036156F">
            <w:pPr>
              <w:pStyle w:val="TAL"/>
              <w:rPr>
                <w:b/>
                <w:i/>
              </w:rPr>
            </w:pPr>
            <w:r w:rsidRPr="009C1E68">
              <w:rPr>
                <w:b/>
                <w:i/>
              </w:rPr>
              <w:t>semiStaticPUCCH-CellSwitchTwoGroups-r17</w:t>
            </w:r>
          </w:p>
          <w:p w14:paraId="1047BD34" w14:textId="77777777" w:rsidR="00DA4214" w:rsidRPr="009C1E68" w:rsidRDefault="00DA4214" w:rsidP="0036156F">
            <w:pPr>
              <w:pStyle w:val="TAL"/>
            </w:pPr>
            <w:r w:rsidRPr="009C1E6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2B32257F" w14:textId="77777777" w:rsidR="00DA4214" w:rsidRPr="009C1E68" w:rsidRDefault="00DA4214" w:rsidP="0036156F">
            <w:pPr>
              <w:pStyle w:val="TAL"/>
            </w:pPr>
          </w:p>
          <w:p w14:paraId="3DD5360E" w14:textId="77777777" w:rsidR="00DA4214" w:rsidRPr="009C1E68" w:rsidRDefault="00DA4214" w:rsidP="0036156F">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3787846A"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64EF9B5D" w14:textId="77777777" w:rsidR="00DA4214" w:rsidRPr="009C1E68" w:rsidRDefault="00DA4214" w:rsidP="0036156F">
            <w:pPr>
              <w:pStyle w:val="TAL"/>
              <w:jc w:val="center"/>
            </w:pPr>
            <w:r w:rsidRPr="009C1E68">
              <w:t>No</w:t>
            </w:r>
          </w:p>
        </w:tc>
        <w:tc>
          <w:tcPr>
            <w:tcW w:w="709" w:type="dxa"/>
          </w:tcPr>
          <w:p w14:paraId="57283C37" w14:textId="77777777" w:rsidR="00DA4214" w:rsidRPr="009C1E68" w:rsidRDefault="00DA4214" w:rsidP="0036156F">
            <w:pPr>
              <w:pStyle w:val="TAL"/>
              <w:jc w:val="center"/>
              <w:rPr>
                <w:bCs/>
                <w:iCs/>
              </w:rPr>
            </w:pPr>
            <w:r w:rsidRPr="009C1E68">
              <w:rPr>
                <w:bCs/>
                <w:iCs/>
              </w:rPr>
              <w:t>TDD only</w:t>
            </w:r>
          </w:p>
        </w:tc>
        <w:tc>
          <w:tcPr>
            <w:tcW w:w="728" w:type="dxa"/>
          </w:tcPr>
          <w:p w14:paraId="3D9AE65E" w14:textId="77777777" w:rsidR="00DA4214" w:rsidRPr="009C1E68" w:rsidRDefault="00DA4214" w:rsidP="0036156F">
            <w:pPr>
              <w:pStyle w:val="TAL"/>
              <w:jc w:val="center"/>
              <w:rPr>
                <w:bCs/>
                <w:iCs/>
              </w:rPr>
            </w:pPr>
            <w:r w:rsidRPr="009C1E68">
              <w:rPr>
                <w:bCs/>
                <w:iCs/>
              </w:rPr>
              <w:t>N/A</w:t>
            </w:r>
          </w:p>
        </w:tc>
      </w:tr>
      <w:tr w:rsidR="00DA4214" w:rsidRPr="009C1E68" w14:paraId="036C0388" w14:textId="77777777" w:rsidTr="0036156F">
        <w:trPr>
          <w:cantSplit/>
          <w:tblHeader/>
        </w:trPr>
        <w:tc>
          <w:tcPr>
            <w:tcW w:w="6917" w:type="dxa"/>
          </w:tcPr>
          <w:p w14:paraId="47AB870A" w14:textId="77777777" w:rsidR="00DA4214" w:rsidRPr="009C1E68" w:rsidRDefault="00DA4214" w:rsidP="0036156F">
            <w:pPr>
              <w:pStyle w:val="TAL"/>
              <w:rPr>
                <w:b/>
                <w:i/>
              </w:rPr>
            </w:pPr>
            <w:proofErr w:type="spellStart"/>
            <w:r w:rsidRPr="009C1E68">
              <w:rPr>
                <w:b/>
                <w:i/>
              </w:rPr>
              <w:t>simultaneousCSI-ReportsAllCC</w:t>
            </w:r>
            <w:proofErr w:type="spellEnd"/>
          </w:p>
          <w:p w14:paraId="1A6865AC" w14:textId="77777777" w:rsidR="00DA4214" w:rsidRPr="009C1E68" w:rsidRDefault="00DA4214" w:rsidP="0036156F">
            <w:pPr>
              <w:pStyle w:val="TAL"/>
            </w:pPr>
            <w:r w:rsidRPr="009C1E68">
              <w:rPr>
                <w:bCs/>
                <w:iCs/>
              </w:rPr>
              <w:t xml:space="preserve">Indicates whether the UE supports CSI report framework and </w:t>
            </w:r>
            <w:r w:rsidRPr="009C1E68">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C1E68">
              <w:rPr>
                <w:i/>
              </w:rPr>
              <w:t>simultaneousCSI-ReportsAllCC</w:t>
            </w:r>
            <w:proofErr w:type="spellEnd"/>
            <w:r w:rsidRPr="009C1E68">
              <w:t xml:space="preserve"> includes the beam report and CSI report. This parameter may further limit </w:t>
            </w:r>
            <w:proofErr w:type="spellStart"/>
            <w:r w:rsidRPr="009C1E68">
              <w:rPr>
                <w:i/>
              </w:rPr>
              <w:t>simultaneousCSI-ReportsPerCC</w:t>
            </w:r>
            <w:proofErr w:type="spellEnd"/>
            <w:r w:rsidRPr="009C1E68">
              <w:t xml:space="preserve"> in </w:t>
            </w:r>
            <w:r w:rsidRPr="009C1E68">
              <w:rPr>
                <w:i/>
              </w:rPr>
              <w:t>MIMO-</w:t>
            </w:r>
            <w:proofErr w:type="spellStart"/>
            <w:r w:rsidRPr="009C1E68">
              <w:rPr>
                <w:i/>
              </w:rPr>
              <w:t>ParametersPerBand</w:t>
            </w:r>
            <w:proofErr w:type="spellEnd"/>
            <w:r w:rsidRPr="009C1E68">
              <w:t xml:space="preserve"> and </w:t>
            </w:r>
            <w:r w:rsidRPr="009C1E68">
              <w:rPr>
                <w:i/>
              </w:rPr>
              <w:t>Phy-</w:t>
            </w:r>
            <w:proofErr w:type="spellStart"/>
            <w:r w:rsidRPr="009C1E68">
              <w:rPr>
                <w:i/>
              </w:rPr>
              <w:t>ParametersFRX</w:t>
            </w:r>
            <w:proofErr w:type="spellEnd"/>
            <w:r w:rsidRPr="009C1E68">
              <w:rPr>
                <w:i/>
              </w:rPr>
              <w:t>-Diff</w:t>
            </w:r>
            <w:r w:rsidRPr="009C1E68">
              <w:t xml:space="preserve"> for each band in a given band combination.</w:t>
            </w:r>
          </w:p>
        </w:tc>
        <w:tc>
          <w:tcPr>
            <w:tcW w:w="709" w:type="dxa"/>
          </w:tcPr>
          <w:p w14:paraId="32114590" w14:textId="77777777" w:rsidR="00DA4214" w:rsidRPr="009C1E68" w:rsidRDefault="00DA4214" w:rsidP="0036156F">
            <w:pPr>
              <w:pStyle w:val="TAL"/>
              <w:jc w:val="center"/>
            </w:pPr>
            <w:r w:rsidRPr="009C1E68">
              <w:t>BC</w:t>
            </w:r>
          </w:p>
        </w:tc>
        <w:tc>
          <w:tcPr>
            <w:tcW w:w="567" w:type="dxa"/>
          </w:tcPr>
          <w:p w14:paraId="5BA66321" w14:textId="77777777" w:rsidR="00DA4214" w:rsidRPr="009C1E68" w:rsidRDefault="00DA4214" w:rsidP="0036156F">
            <w:pPr>
              <w:pStyle w:val="TAL"/>
              <w:jc w:val="center"/>
            </w:pPr>
            <w:r w:rsidRPr="009C1E68">
              <w:t>Yes</w:t>
            </w:r>
          </w:p>
        </w:tc>
        <w:tc>
          <w:tcPr>
            <w:tcW w:w="709" w:type="dxa"/>
          </w:tcPr>
          <w:p w14:paraId="1935BD36" w14:textId="77777777" w:rsidR="00DA4214" w:rsidRPr="009C1E68" w:rsidRDefault="00DA4214" w:rsidP="0036156F">
            <w:pPr>
              <w:pStyle w:val="TAL"/>
              <w:jc w:val="center"/>
            </w:pPr>
            <w:r w:rsidRPr="009C1E68">
              <w:rPr>
                <w:bCs/>
                <w:iCs/>
              </w:rPr>
              <w:t>N/A</w:t>
            </w:r>
          </w:p>
        </w:tc>
        <w:tc>
          <w:tcPr>
            <w:tcW w:w="728" w:type="dxa"/>
          </w:tcPr>
          <w:p w14:paraId="3DA87A63" w14:textId="77777777" w:rsidR="00DA4214" w:rsidRPr="009C1E68" w:rsidRDefault="00DA4214" w:rsidP="0036156F">
            <w:pPr>
              <w:pStyle w:val="TAL"/>
              <w:jc w:val="center"/>
            </w:pPr>
            <w:r w:rsidRPr="009C1E68">
              <w:rPr>
                <w:bCs/>
                <w:iCs/>
              </w:rPr>
              <w:t>N/A</w:t>
            </w:r>
          </w:p>
        </w:tc>
      </w:tr>
      <w:tr w:rsidR="00DA4214" w:rsidRPr="009C1E68" w14:paraId="2393918C" w14:textId="77777777" w:rsidTr="0036156F">
        <w:trPr>
          <w:cantSplit/>
          <w:tblHeader/>
        </w:trPr>
        <w:tc>
          <w:tcPr>
            <w:tcW w:w="6917" w:type="dxa"/>
          </w:tcPr>
          <w:p w14:paraId="61D02A88" w14:textId="77777777" w:rsidR="00DA4214" w:rsidRPr="009C1E68" w:rsidRDefault="00DA4214" w:rsidP="0036156F">
            <w:pPr>
              <w:pStyle w:val="TAL"/>
              <w:rPr>
                <w:rFonts w:cs="Arial"/>
                <w:b/>
                <w:bCs/>
                <w:i/>
                <w:iCs/>
                <w:szCs w:val="18"/>
              </w:rPr>
            </w:pPr>
            <w:r w:rsidRPr="009C1E68">
              <w:rPr>
                <w:rFonts w:cs="Arial"/>
                <w:b/>
                <w:bCs/>
                <w:i/>
                <w:iCs/>
                <w:szCs w:val="18"/>
              </w:rPr>
              <w:lastRenderedPageBreak/>
              <w:t>simul-SRS-Trans-BC-r16</w:t>
            </w:r>
          </w:p>
          <w:p w14:paraId="09FC911B" w14:textId="77777777" w:rsidR="00DA4214" w:rsidRPr="009C1E68" w:rsidRDefault="00DA4214" w:rsidP="0036156F">
            <w:pPr>
              <w:pStyle w:val="TAL"/>
              <w:rPr>
                <w:rFonts w:cs="Arial"/>
                <w:szCs w:val="18"/>
              </w:rPr>
            </w:pPr>
            <w:r w:rsidRPr="009C1E68">
              <w:rPr>
                <w:rFonts w:cs="Arial"/>
                <w:szCs w:val="18"/>
              </w:rPr>
              <w:t>Indicates the number of SRS resources for positioning on a symbol for a given band combination.</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3957694A" w14:textId="77777777" w:rsidR="00DA4214" w:rsidRPr="009C1E68" w:rsidRDefault="00DA4214" w:rsidP="0036156F">
            <w:pPr>
              <w:pStyle w:val="TAL"/>
              <w:rPr>
                <w:bCs/>
                <w:iCs/>
              </w:rPr>
            </w:pPr>
          </w:p>
          <w:p w14:paraId="696F035D" w14:textId="77777777" w:rsidR="00DA4214" w:rsidRPr="009C1E68" w:rsidRDefault="00DA4214" w:rsidP="0036156F">
            <w:pPr>
              <w:pStyle w:val="TAN"/>
            </w:pPr>
            <w:r w:rsidRPr="009C1E68">
              <w:t>NOTE 1:</w:t>
            </w:r>
            <w:r w:rsidRPr="009C1E68">
              <w:tab/>
              <w:t>For single-band band combinations, it defines the capability for intra-band CA, and for band combinations with at least two bands, it defines the capability for inter-band carrier aggregation.</w:t>
            </w:r>
          </w:p>
          <w:p w14:paraId="62E0EB90" w14:textId="77777777" w:rsidR="00DA4214" w:rsidRPr="009C1E68" w:rsidRDefault="00DA4214" w:rsidP="0036156F">
            <w:pPr>
              <w:pStyle w:val="TAN"/>
              <w:rPr>
                <w:b/>
                <w:i/>
              </w:rPr>
            </w:pPr>
            <w:r w:rsidRPr="009C1E68">
              <w:t>NOTE 2:</w:t>
            </w:r>
            <w:r w:rsidRPr="009C1E68">
              <w:tab/>
              <w:t>if the UE does not indicate this capability for a band combination, the UE does not support the feature in this band combination.</w:t>
            </w:r>
          </w:p>
        </w:tc>
        <w:tc>
          <w:tcPr>
            <w:tcW w:w="709" w:type="dxa"/>
          </w:tcPr>
          <w:p w14:paraId="69B9D8EA" w14:textId="77777777" w:rsidR="00DA4214" w:rsidRPr="009C1E68" w:rsidRDefault="00DA4214" w:rsidP="0036156F">
            <w:pPr>
              <w:pStyle w:val="TAL"/>
              <w:jc w:val="center"/>
            </w:pPr>
            <w:r w:rsidRPr="009C1E68">
              <w:rPr>
                <w:bCs/>
                <w:iCs/>
              </w:rPr>
              <w:t>BC</w:t>
            </w:r>
          </w:p>
        </w:tc>
        <w:tc>
          <w:tcPr>
            <w:tcW w:w="567" w:type="dxa"/>
          </w:tcPr>
          <w:p w14:paraId="19C36E8A" w14:textId="77777777" w:rsidR="00DA4214" w:rsidRPr="009C1E68" w:rsidRDefault="00DA4214" w:rsidP="0036156F">
            <w:pPr>
              <w:pStyle w:val="TAL"/>
              <w:jc w:val="center"/>
            </w:pPr>
            <w:r w:rsidRPr="009C1E68">
              <w:rPr>
                <w:bCs/>
                <w:iCs/>
              </w:rPr>
              <w:t>No</w:t>
            </w:r>
          </w:p>
        </w:tc>
        <w:tc>
          <w:tcPr>
            <w:tcW w:w="709" w:type="dxa"/>
          </w:tcPr>
          <w:p w14:paraId="79745C53" w14:textId="77777777" w:rsidR="00DA4214" w:rsidRPr="009C1E68" w:rsidRDefault="00DA4214" w:rsidP="0036156F">
            <w:pPr>
              <w:pStyle w:val="TAL"/>
              <w:jc w:val="center"/>
            </w:pPr>
            <w:r w:rsidRPr="009C1E68">
              <w:rPr>
                <w:bCs/>
                <w:iCs/>
              </w:rPr>
              <w:t>N/A</w:t>
            </w:r>
          </w:p>
        </w:tc>
        <w:tc>
          <w:tcPr>
            <w:tcW w:w="728" w:type="dxa"/>
          </w:tcPr>
          <w:p w14:paraId="0006E533" w14:textId="77777777" w:rsidR="00DA4214" w:rsidRPr="009C1E68" w:rsidRDefault="00DA4214" w:rsidP="0036156F">
            <w:pPr>
              <w:pStyle w:val="TAL"/>
              <w:jc w:val="center"/>
            </w:pPr>
            <w:r w:rsidRPr="009C1E68">
              <w:rPr>
                <w:bCs/>
                <w:iCs/>
              </w:rPr>
              <w:t>N/A</w:t>
            </w:r>
          </w:p>
        </w:tc>
      </w:tr>
      <w:tr w:rsidR="00DA4214" w:rsidRPr="009C1E68" w14:paraId="78659DFC" w14:textId="77777777" w:rsidTr="0036156F">
        <w:trPr>
          <w:cantSplit/>
          <w:tblHeader/>
        </w:trPr>
        <w:tc>
          <w:tcPr>
            <w:tcW w:w="6917" w:type="dxa"/>
          </w:tcPr>
          <w:p w14:paraId="6F436E4A" w14:textId="77777777" w:rsidR="00DA4214" w:rsidRPr="009C1E68" w:rsidRDefault="00DA4214" w:rsidP="0036156F">
            <w:pPr>
              <w:pStyle w:val="TAL"/>
              <w:rPr>
                <w:rFonts w:cs="Arial"/>
                <w:b/>
                <w:bCs/>
                <w:i/>
                <w:iCs/>
                <w:szCs w:val="18"/>
              </w:rPr>
            </w:pPr>
            <w:r w:rsidRPr="009C1E68">
              <w:rPr>
                <w:rFonts w:cs="Arial"/>
                <w:b/>
                <w:bCs/>
                <w:i/>
                <w:iCs/>
                <w:szCs w:val="18"/>
              </w:rPr>
              <w:t>simul-SRS-MIMO-Trans-BC-r16</w:t>
            </w:r>
          </w:p>
          <w:p w14:paraId="08EB10D6" w14:textId="77777777" w:rsidR="00DA4214" w:rsidRPr="009C1E68" w:rsidRDefault="00DA4214" w:rsidP="0036156F">
            <w:pPr>
              <w:pStyle w:val="TAL"/>
              <w:rPr>
                <w:rFonts w:cs="Arial"/>
                <w:szCs w:val="18"/>
              </w:rPr>
            </w:pPr>
            <w:r w:rsidRPr="009C1E68">
              <w:rPr>
                <w:rFonts w:cs="Arial"/>
                <w:szCs w:val="18"/>
              </w:rPr>
              <w:t>Indicates the number of SRS resources for positioning and SRS resource for MIMO on a symbol for a given BC.</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3CF19046" w14:textId="77777777" w:rsidR="00DA4214" w:rsidRPr="009C1E68" w:rsidRDefault="00DA4214" w:rsidP="0036156F">
            <w:pPr>
              <w:keepNext/>
              <w:keepLines/>
              <w:snapToGrid w:val="0"/>
              <w:spacing w:after="0"/>
              <w:jc w:val="both"/>
              <w:rPr>
                <w:rFonts w:ascii="Arial" w:hAnsi="Arial" w:cs="Arial"/>
                <w:sz w:val="18"/>
                <w:szCs w:val="18"/>
              </w:rPr>
            </w:pPr>
          </w:p>
          <w:p w14:paraId="1A389F8E" w14:textId="77777777" w:rsidR="00DA4214" w:rsidRPr="009C1E68" w:rsidRDefault="00DA4214" w:rsidP="0036156F">
            <w:pPr>
              <w:pStyle w:val="TAN"/>
            </w:pPr>
            <w:r w:rsidRPr="009C1E68">
              <w:t>NOTE 1:</w:t>
            </w:r>
            <w:r w:rsidRPr="009C1E68">
              <w:tab/>
              <w:t>If UE reports 2 for the candidate value, it means both the number of SRS resource for positioning and SRS resource for MIMO equals to 1.</w:t>
            </w:r>
          </w:p>
          <w:p w14:paraId="094DC110" w14:textId="77777777" w:rsidR="00DA4214" w:rsidRPr="009C1E68" w:rsidRDefault="00DA4214" w:rsidP="0036156F">
            <w:pPr>
              <w:pStyle w:val="TAN"/>
            </w:pPr>
            <w:r w:rsidRPr="009C1E68">
              <w:t>NOTE 2:</w:t>
            </w:r>
            <w:r w:rsidRPr="009C1E68">
              <w:tab/>
              <w:t>For single-band band combinations, it defines the capability for intra-band carrier aggregation, and for band combinations with at least two bands, it defines the capability for inter-band carrier aggregation.</w:t>
            </w:r>
          </w:p>
          <w:p w14:paraId="06F43851" w14:textId="77777777" w:rsidR="00DA4214" w:rsidRPr="009C1E68" w:rsidRDefault="00DA4214" w:rsidP="0036156F">
            <w:pPr>
              <w:pStyle w:val="TAN"/>
              <w:rPr>
                <w:b/>
                <w:bCs/>
                <w:i/>
                <w:iCs/>
              </w:rPr>
            </w:pPr>
            <w:r w:rsidRPr="009C1E68">
              <w:t>NOTE 3:</w:t>
            </w:r>
            <w:r w:rsidRPr="009C1E68">
              <w:tab/>
              <w:t>if the UE does not indicate this capability for a band combination, the UE does not support the feature in this band combination.</w:t>
            </w:r>
          </w:p>
        </w:tc>
        <w:tc>
          <w:tcPr>
            <w:tcW w:w="709" w:type="dxa"/>
          </w:tcPr>
          <w:p w14:paraId="62212310" w14:textId="77777777" w:rsidR="00DA4214" w:rsidRPr="009C1E68" w:rsidRDefault="00DA4214" w:rsidP="0036156F">
            <w:pPr>
              <w:pStyle w:val="TAL"/>
              <w:jc w:val="center"/>
              <w:rPr>
                <w:bCs/>
                <w:iCs/>
              </w:rPr>
            </w:pPr>
            <w:r w:rsidRPr="009C1E68">
              <w:rPr>
                <w:bCs/>
                <w:iCs/>
              </w:rPr>
              <w:t>BC</w:t>
            </w:r>
          </w:p>
        </w:tc>
        <w:tc>
          <w:tcPr>
            <w:tcW w:w="567" w:type="dxa"/>
          </w:tcPr>
          <w:p w14:paraId="2C4AFA06" w14:textId="77777777" w:rsidR="00DA4214" w:rsidRPr="009C1E68" w:rsidRDefault="00DA4214" w:rsidP="0036156F">
            <w:pPr>
              <w:pStyle w:val="TAL"/>
              <w:jc w:val="center"/>
              <w:rPr>
                <w:bCs/>
                <w:iCs/>
              </w:rPr>
            </w:pPr>
            <w:r w:rsidRPr="009C1E68">
              <w:rPr>
                <w:bCs/>
                <w:iCs/>
              </w:rPr>
              <w:t>No</w:t>
            </w:r>
          </w:p>
        </w:tc>
        <w:tc>
          <w:tcPr>
            <w:tcW w:w="709" w:type="dxa"/>
          </w:tcPr>
          <w:p w14:paraId="53669085" w14:textId="77777777" w:rsidR="00DA4214" w:rsidRPr="009C1E68" w:rsidRDefault="00DA4214" w:rsidP="0036156F">
            <w:pPr>
              <w:pStyle w:val="TAL"/>
              <w:jc w:val="center"/>
              <w:rPr>
                <w:bCs/>
                <w:iCs/>
              </w:rPr>
            </w:pPr>
            <w:r w:rsidRPr="009C1E68">
              <w:rPr>
                <w:bCs/>
                <w:iCs/>
              </w:rPr>
              <w:t>N/A</w:t>
            </w:r>
          </w:p>
        </w:tc>
        <w:tc>
          <w:tcPr>
            <w:tcW w:w="728" w:type="dxa"/>
          </w:tcPr>
          <w:p w14:paraId="20C31E14" w14:textId="77777777" w:rsidR="00DA4214" w:rsidRPr="009C1E68" w:rsidRDefault="00DA4214" w:rsidP="0036156F">
            <w:pPr>
              <w:pStyle w:val="TAL"/>
              <w:jc w:val="center"/>
              <w:rPr>
                <w:bCs/>
                <w:iCs/>
              </w:rPr>
            </w:pPr>
            <w:r w:rsidRPr="009C1E68">
              <w:rPr>
                <w:bCs/>
                <w:iCs/>
              </w:rPr>
              <w:t>N/A</w:t>
            </w:r>
          </w:p>
        </w:tc>
      </w:tr>
      <w:tr w:rsidR="00DA4214" w:rsidRPr="009C1E68" w14:paraId="05D7D05C" w14:textId="77777777" w:rsidTr="0036156F">
        <w:trPr>
          <w:cantSplit/>
          <w:tblHeader/>
        </w:trPr>
        <w:tc>
          <w:tcPr>
            <w:tcW w:w="6917" w:type="dxa"/>
          </w:tcPr>
          <w:p w14:paraId="6D6AB9A4" w14:textId="77777777" w:rsidR="00DA4214" w:rsidRPr="009C1E68" w:rsidRDefault="00DA4214" w:rsidP="0036156F">
            <w:pPr>
              <w:pStyle w:val="TAL"/>
              <w:rPr>
                <w:rFonts w:eastAsia="Malgun Gothic" w:cs="Arial"/>
                <w:b/>
                <w:bCs/>
                <w:i/>
                <w:iCs/>
                <w:szCs w:val="18"/>
              </w:rPr>
            </w:pPr>
            <w:r w:rsidRPr="009C1E68">
              <w:rPr>
                <w:rFonts w:eastAsia="Malgun Gothic" w:cs="Arial"/>
                <w:b/>
                <w:bCs/>
                <w:i/>
                <w:iCs/>
                <w:szCs w:val="18"/>
              </w:rPr>
              <w:t>simulTX-SRS-AntSwitchingInterBandUL-CA-r16</w:t>
            </w:r>
          </w:p>
          <w:p w14:paraId="3260B467" w14:textId="77777777" w:rsidR="00DA4214" w:rsidRPr="009C1E68" w:rsidRDefault="00DA4214" w:rsidP="0036156F">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simultaneous transmission of SRS on different CCs for inter-band UL CA. The U</w:t>
            </w:r>
            <w:r w:rsidRPr="009C1E68">
              <w:t xml:space="preserve">E indicating support of this feature shall include at least one of </w:t>
            </w:r>
            <w:r w:rsidRPr="009C1E68">
              <w:rPr>
                <w:rFonts w:eastAsia="Malgun Gothic" w:cs="Arial"/>
                <w:szCs w:val="18"/>
              </w:rPr>
              <w:t>the following capabilities:</w:t>
            </w:r>
          </w:p>
          <w:p w14:paraId="42F59594" w14:textId="77777777" w:rsidR="00DA4214" w:rsidRPr="009C1E68" w:rsidRDefault="00DA4214" w:rsidP="0036156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w:t>
            </w:r>
            <w:r w:rsidRPr="009C1E68">
              <w:rPr>
                <w:rFonts w:ascii="Arial" w:eastAsia="Malgun Gothic" w:hAnsi="Arial" w:cs="Arial"/>
                <w:i/>
                <w:iCs/>
                <w:sz w:val="18"/>
                <w:szCs w:val="18"/>
              </w:rPr>
              <w:t>xTyR</w:t>
            </w:r>
            <w:r w:rsidRPr="009C1E68">
              <w:rPr>
                <w:rFonts w:ascii="Arial" w:hAnsi="Arial" w:cs="Arial"/>
                <w:i/>
                <w:iCs/>
                <w:sz w:val="18"/>
                <w:szCs w:val="18"/>
              </w:rPr>
              <w:t>-xLessThanY-r16</w:t>
            </w:r>
            <w:r w:rsidRPr="009C1E68">
              <w:rPr>
                <w:rFonts w:ascii="Arial" w:hAnsi="Arial" w:cs="Arial"/>
                <w:sz w:val="18"/>
                <w:szCs w:val="18"/>
              </w:rPr>
              <w:t xml:space="preserve"> indicates support transmission of SRS for </w:t>
            </w:r>
            <w:proofErr w:type="spellStart"/>
            <w:r w:rsidRPr="009C1E68">
              <w:rPr>
                <w:rFonts w:ascii="Arial" w:hAnsi="Arial" w:cs="Arial"/>
                <w:sz w:val="18"/>
                <w:szCs w:val="18"/>
              </w:rPr>
              <w:t>xTyR</w:t>
            </w:r>
            <w:proofErr w:type="spellEnd"/>
            <w:r w:rsidRPr="009C1E68">
              <w:rPr>
                <w:rFonts w:ascii="Arial" w:hAnsi="Arial" w:cs="Arial"/>
                <w:sz w:val="18"/>
                <w:szCs w:val="18"/>
              </w:rPr>
              <w:t xml:space="preserve"> (x&lt;y) based antenna switching and SRS for CB/NCB/BM on different CCs in overlapped symbol(s) for inter-band UL CA.</w:t>
            </w:r>
          </w:p>
          <w:p w14:paraId="62783783" w14:textId="77777777" w:rsidR="00DA4214" w:rsidRPr="009C1E68" w:rsidRDefault="00DA4214" w:rsidP="0036156F">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w:t>
            </w:r>
            <w:proofErr w:type="spellStart"/>
            <w:r w:rsidRPr="009C1E68">
              <w:rPr>
                <w:rFonts w:ascii="Arial" w:eastAsia="Malgun Gothic" w:hAnsi="Arial" w:cs="Arial"/>
                <w:sz w:val="18"/>
                <w:szCs w:val="18"/>
              </w:rPr>
              <w:t>xTyR</w:t>
            </w:r>
            <w:proofErr w:type="spellEnd"/>
            <w:r w:rsidRPr="009C1E68">
              <w:rPr>
                <w:rFonts w:ascii="Arial" w:eastAsia="Malgun Gothic" w:hAnsi="Arial" w:cs="Arial"/>
                <w:sz w:val="18"/>
                <w:szCs w:val="18"/>
              </w:rPr>
              <w:t xml:space="preserve"> (x=y) based antenna switching and SRS for CB/NCB/BM on different CCs in overlapped symbol(s) for inter-band UL CA.</w:t>
            </w:r>
          </w:p>
          <w:p w14:paraId="38F69A3F" w14:textId="77777777" w:rsidR="00DA4214" w:rsidRPr="009C1E68" w:rsidRDefault="00DA4214" w:rsidP="0036156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inter-band UL CA.</w:t>
            </w:r>
          </w:p>
          <w:p w14:paraId="67882DD0" w14:textId="77777777" w:rsidR="00DA4214" w:rsidRPr="009C1E68" w:rsidRDefault="00DA4214" w:rsidP="0036156F">
            <w:pPr>
              <w:pStyle w:val="B1"/>
              <w:spacing w:after="0"/>
              <w:rPr>
                <w:rFonts w:ascii="Arial" w:eastAsia="Malgun Gothic" w:hAnsi="Arial" w:cs="Arial"/>
                <w:sz w:val="18"/>
                <w:szCs w:val="18"/>
              </w:rPr>
            </w:pPr>
          </w:p>
          <w:p w14:paraId="6E5276FA" w14:textId="77777777" w:rsidR="00DA4214" w:rsidRPr="009C1E68" w:rsidRDefault="00DA4214" w:rsidP="0036156F">
            <w:pPr>
              <w:pStyle w:val="TAN"/>
              <w:rPr>
                <w:b/>
                <w:bCs/>
                <w:i/>
                <w:iCs/>
              </w:rPr>
            </w:pPr>
            <w:r w:rsidRPr="009C1E68">
              <w:rPr>
                <w:rFonts w:eastAsia="Malgun Gothic"/>
              </w:rPr>
              <w:t>NOTE:</w:t>
            </w:r>
            <w:r w:rsidRPr="009C1E68">
              <w:tab/>
            </w:r>
            <w:r w:rsidRPr="009C1E68">
              <w:rPr>
                <w:rFonts w:eastAsia="Malgun Gothic"/>
              </w:rPr>
              <w:t xml:space="preserve">For simultaneously antenna switching and antenna switching SRS in inter-band CAs with bands whose UL are switched together according to the reported </w:t>
            </w:r>
            <w:r w:rsidRPr="009C1E68">
              <w:rPr>
                <w:rFonts w:eastAsia="Malgun Gothic"/>
                <w:i/>
                <w:iCs/>
              </w:rPr>
              <w:t>supportSRS-AntennaSwitching-r16</w:t>
            </w:r>
            <w:r w:rsidRPr="009C1E68">
              <w:rPr>
                <w:rFonts w:eastAsia="Malgun Gothic"/>
              </w:rPr>
              <w:t xml:space="preserve">, the UE expects the same configuration of </w:t>
            </w:r>
            <w:proofErr w:type="spellStart"/>
            <w:r w:rsidRPr="009C1E68">
              <w:rPr>
                <w:rFonts w:eastAsia="Malgun Gothic"/>
              </w:rPr>
              <w:t>xTyR</w:t>
            </w:r>
            <w:proofErr w:type="spellEnd"/>
            <w:r w:rsidRPr="009C1E68">
              <w:rPr>
                <w:rFonts w:eastAsia="Malgun Gothic"/>
              </w:rPr>
              <w:t xml:space="preserve"> across the different CCs and the SRS resources overlapped in time domain from UE perspective are from the same UE antenna ports.</w:t>
            </w:r>
          </w:p>
        </w:tc>
        <w:tc>
          <w:tcPr>
            <w:tcW w:w="709" w:type="dxa"/>
          </w:tcPr>
          <w:p w14:paraId="6CAB3CAB" w14:textId="77777777" w:rsidR="00DA4214" w:rsidRPr="009C1E68" w:rsidRDefault="00DA4214" w:rsidP="0036156F">
            <w:pPr>
              <w:pStyle w:val="TAL"/>
              <w:jc w:val="center"/>
              <w:rPr>
                <w:bCs/>
                <w:iCs/>
              </w:rPr>
            </w:pPr>
            <w:r w:rsidRPr="009C1E68">
              <w:rPr>
                <w:rFonts w:cs="Arial"/>
                <w:bCs/>
                <w:iCs/>
                <w:szCs w:val="18"/>
              </w:rPr>
              <w:t>BC</w:t>
            </w:r>
          </w:p>
        </w:tc>
        <w:tc>
          <w:tcPr>
            <w:tcW w:w="567" w:type="dxa"/>
          </w:tcPr>
          <w:p w14:paraId="00436309" w14:textId="77777777" w:rsidR="00DA4214" w:rsidRPr="009C1E68" w:rsidRDefault="00DA4214" w:rsidP="0036156F">
            <w:pPr>
              <w:pStyle w:val="TAL"/>
              <w:jc w:val="center"/>
              <w:rPr>
                <w:bCs/>
                <w:iCs/>
              </w:rPr>
            </w:pPr>
            <w:r w:rsidRPr="009C1E68">
              <w:rPr>
                <w:rFonts w:cs="Arial"/>
                <w:bCs/>
                <w:iCs/>
                <w:szCs w:val="18"/>
              </w:rPr>
              <w:t>No</w:t>
            </w:r>
          </w:p>
        </w:tc>
        <w:tc>
          <w:tcPr>
            <w:tcW w:w="709" w:type="dxa"/>
          </w:tcPr>
          <w:p w14:paraId="343B0DF0" w14:textId="77777777" w:rsidR="00DA4214" w:rsidRPr="009C1E68" w:rsidRDefault="00DA4214" w:rsidP="0036156F">
            <w:pPr>
              <w:pStyle w:val="TAL"/>
              <w:jc w:val="center"/>
              <w:rPr>
                <w:bCs/>
                <w:iCs/>
              </w:rPr>
            </w:pPr>
            <w:r w:rsidRPr="009C1E68">
              <w:rPr>
                <w:rFonts w:cs="Arial"/>
                <w:bCs/>
                <w:iCs/>
                <w:szCs w:val="18"/>
              </w:rPr>
              <w:t>N/A</w:t>
            </w:r>
          </w:p>
        </w:tc>
        <w:tc>
          <w:tcPr>
            <w:tcW w:w="728" w:type="dxa"/>
          </w:tcPr>
          <w:p w14:paraId="58927678" w14:textId="77777777" w:rsidR="00DA4214" w:rsidRPr="009C1E68" w:rsidRDefault="00DA4214" w:rsidP="0036156F">
            <w:pPr>
              <w:pStyle w:val="TAL"/>
              <w:jc w:val="center"/>
              <w:rPr>
                <w:bCs/>
                <w:iCs/>
              </w:rPr>
            </w:pPr>
            <w:r w:rsidRPr="009C1E68">
              <w:rPr>
                <w:rFonts w:cs="Arial"/>
                <w:bCs/>
                <w:iCs/>
                <w:szCs w:val="18"/>
              </w:rPr>
              <w:t>N/A</w:t>
            </w:r>
          </w:p>
        </w:tc>
      </w:tr>
      <w:tr w:rsidR="00DA4214" w:rsidRPr="009C1E68" w14:paraId="7EC55D12" w14:textId="77777777" w:rsidTr="0036156F">
        <w:trPr>
          <w:cantSplit/>
          <w:tblHeader/>
        </w:trPr>
        <w:tc>
          <w:tcPr>
            <w:tcW w:w="6917" w:type="dxa"/>
          </w:tcPr>
          <w:p w14:paraId="43610914" w14:textId="77777777" w:rsidR="00DA4214" w:rsidRPr="009C1E68" w:rsidRDefault="00DA4214" w:rsidP="0036156F">
            <w:pPr>
              <w:pStyle w:val="TAL"/>
              <w:rPr>
                <w:b/>
                <w:bCs/>
                <w:i/>
                <w:iCs/>
              </w:rPr>
            </w:pPr>
            <w:proofErr w:type="spellStart"/>
            <w:r w:rsidRPr="009C1E68">
              <w:rPr>
                <w:b/>
                <w:bCs/>
                <w:i/>
                <w:iCs/>
              </w:rPr>
              <w:t>simultaneousRxTxInterBandCA</w:t>
            </w:r>
            <w:proofErr w:type="spellEnd"/>
          </w:p>
          <w:p w14:paraId="7CA60BD2" w14:textId="77777777" w:rsidR="00DA4214" w:rsidRPr="009C1E68" w:rsidRDefault="00DA4214" w:rsidP="0036156F">
            <w:pPr>
              <w:pStyle w:val="TAL"/>
              <w:rPr>
                <w:bCs/>
                <w:iCs/>
              </w:rPr>
            </w:pPr>
            <w:r w:rsidRPr="009C1E68">
              <w:rPr>
                <w:bCs/>
                <w:iCs/>
              </w:rPr>
              <w:t xml:space="preserve">Indicates whether the UE supports simultaneous transmission and reception in TDD-TDD and TDD-FDD inter-band NR CA. If this field is included in </w:t>
            </w:r>
            <w:r w:rsidRPr="009C1E68">
              <w:rPr>
                <w:bCs/>
                <w:i/>
                <w:iCs/>
              </w:rPr>
              <w:t>ca-</w:t>
            </w:r>
            <w:proofErr w:type="spellStart"/>
            <w:r w:rsidRPr="009C1E68">
              <w:rPr>
                <w:bCs/>
                <w:i/>
                <w:iCs/>
              </w:rPr>
              <w:t>ParametersNR</w:t>
            </w:r>
            <w:proofErr w:type="spellEnd"/>
            <w:r w:rsidRPr="009C1E68">
              <w:rPr>
                <w:bCs/>
                <w:i/>
                <w:iCs/>
              </w:rPr>
              <w:t>-</w:t>
            </w:r>
            <w:proofErr w:type="spellStart"/>
            <w:r w:rsidRPr="009C1E68">
              <w:rPr>
                <w:bCs/>
                <w:i/>
                <w:iCs/>
              </w:rPr>
              <w:t>ForDC</w:t>
            </w:r>
            <w:proofErr w:type="spellEnd"/>
            <w:r w:rsidRPr="009C1E68">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920630A" w14:textId="77777777" w:rsidR="00DA4214" w:rsidRPr="009C1E68" w:rsidRDefault="00DA4214" w:rsidP="0036156F">
            <w:pPr>
              <w:pStyle w:val="TAL"/>
              <w:rPr>
                <w:bCs/>
                <w:iCs/>
              </w:rPr>
            </w:pPr>
          </w:p>
          <w:p w14:paraId="3A8431E7" w14:textId="77777777" w:rsidR="00DA4214" w:rsidRPr="009C1E68" w:rsidRDefault="00DA4214" w:rsidP="0036156F">
            <w:pPr>
              <w:pStyle w:val="TAL"/>
            </w:pPr>
            <w:r w:rsidRPr="009C1E68">
              <w:t>This capability does not apply to the following components within TDD-TDD and TDD-FDD inter-band NR-CA or NR-DC combinations:</w:t>
            </w:r>
          </w:p>
          <w:p w14:paraId="7C7B3864" w14:textId="77777777" w:rsidR="00DA4214" w:rsidRPr="009C1E68" w:rsidRDefault="00DA4214" w:rsidP="0036156F">
            <w:pPr>
              <w:pStyle w:val="TAL"/>
            </w:pPr>
            <w:r w:rsidRPr="009C1E68">
              <w:t>-</w:t>
            </w:r>
            <w:r w:rsidRPr="009C1E68">
              <w:tab/>
              <w:t>Intra-band NR-CA or NR-DC component</w:t>
            </w:r>
          </w:p>
          <w:p w14:paraId="1E2F4D7D" w14:textId="77777777" w:rsidR="00DA4214" w:rsidRPr="009C1E68" w:rsidRDefault="00DA4214" w:rsidP="0036156F">
            <w:pPr>
              <w:pStyle w:val="TAL"/>
            </w:pPr>
            <w:r w:rsidRPr="009C1E68">
              <w:t>-</w:t>
            </w:r>
            <w:r w:rsidRPr="009C1E68">
              <w:tab/>
              <w:t>Inter-band NR-CA or NR-DC component where the frequency range of one TDD band is a subset of the frequency range of the other NR TDD band (as specified in TS 38.101-1 [2]).</w:t>
            </w:r>
          </w:p>
        </w:tc>
        <w:tc>
          <w:tcPr>
            <w:tcW w:w="709" w:type="dxa"/>
          </w:tcPr>
          <w:p w14:paraId="17BC8350" w14:textId="77777777" w:rsidR="00DA4214" w:rsidRPr="009C1E68" w:rsidRDefault="00DA4214" w:rsidP="0036156F">
            <w:pPr>
              <w:pStyle w:val="TAL"/>
              <w:jc w:val="center"/>
            </w:pPr>
            <w:r w:rsidRPr="009C1E68">
              <w:rPr>
                <w:bCs/>
                <w:iCs/>
              </w:rPr>
              <w:t>BC</w:t>
            </w:r>
          </w:p>
        </w:tc>
        <w:tc>
          <w:tcPr>
            <w:tcW w:w="567" w:type="dxa"/>
          </w:tcPr>
          <w:p w14:paraId="360651CE" w14:textId="77777777" w:rsidR="00DA4214" w:rsidRPr="009C1E68" w:rsidRDefault="00DA4214" w:rsidP="0036156F">
            <w:pPr>
              <w:pStyle w:val="TAL"/>
              <w:jc w:val="center"/>
            </w:pPr>
            <w:r w:rsidRPr="009C1E68">
              <w:rPr>
                <w:bCs/>
                <w:iCs/>
              </w:rPr>
              <w:t>CY</w:t>
            </w:r>
          </w:p>
        </w:tc>
        <w:tc>
          <w:tcPr>
            <w:tcW w:w="709" w:type="dxa"/>
          </w:tcPr>
          <w:p w14:paraId="2B7D1917" w14:textId="77777777" w:rsidR="00DA4214" w:rsidRPr="009C1E68" w:rsidRDefault="00DA4214" w:rsidP="0036156F">
            <w:pPr>
              <w:pStyle w:val="TAL"/>
              <w:jc w:val="center"/>
            </w:pPr>
            <w:r w:rsidRPr="009C1E68">
              <w:rPr>
                <w:bCs/>
                <w:iCs/>
              </w:rPr>
              <w:t>N/A</w:t>
            </w:r>
          </w:p>
        </w:tc>
        <w:tc>
          <w:tcPr>
            <w:tcW w:w="728" w:type="dxa"/>
          </w:tcPr>
          <w:p w14:paraId="7938453E" w14:textId="77777777" w:rsidR="00DA4214" w:rsidRPr="009C1E68" w:rsidRDefault="00DA4214" w:rsidP="0036156F">
            <w:pPr>
              <w:pStyle w:val="TAL"/>
              <w:jc w:val="center"/>
            </w:pPr>
            <w:r w:rsidRPr="009C1E68">
              <w:rPr>
                <w:bCs/>
                <w:iCs/>
              </w:rPr>
              <w:t>N/A</w:t>
            </w:r>
          </w:p>
        </w:tc>
      </w:tr>
      <w:tr w:rsidR="00DA4214" w:rsidRPr="009C1E68" w14:paraId="66FC196E" w14:textId="77777777" w:rsidTr="0036156F">
        <w:trPr>
          <w:cantSplit/>
          <w:tblHeader/>
        </w:trPr>
        <w:tc>
          <w:tcPr>
            <w:tcW w:w="6917" w:type="dxa"/>
          </w:tcPr>
          <w:p w14:paraId="74907DFD" w14:textId="77777777" w:rsidR="00DA4214" w:rsidRPr="009C1E68" w:rsidRDefault="00DA4214" w:rsidP="0036156F">
            <w:pPr>
              <w:pStyle w:val="TAL"/>
              <w:rPr>
                <w:b/>
                <w:bCs/>
                <w:i/>
                <w:iCs/>
              </w:rPr>
            </w:pPr>
            <w:proofErr w:type="spellStart"/>
            <w:r w:rsidRPr="009C1E68">
              <w:rPr>
                <w:b/>
                <w:bCs/>
                <w:i/>
                <w:iCs/>
              </w:rPr>
              <w:lastRenderedPageBreak/>
              <w:t>simultaneousRxTxInterBandCAPerBandPair</w:t>
            </w:r>
            <w:proofErr w:type="spellEnd"/>
          </w:p>
          <w:p w14:paraId="663E35E3" w14:textId="77777777" w:rsidR="00DA4214" w:rsidRPr="009C1E68" w:rsidRDefault="00DA4214" w:rsidP="0036156F">
            <w:pPr>
              <w:pStyle w:val="TAL"/>
              <w:rPr>
                <w:bCs/>
                <w:iCs/>
              </w:rPr>
            </w:pPr>
            <w:r w:rsidRPr="009C1E68">
              <w:rPr>
                <w:bCs/>
                <w:iCs/>
              </w:rPr>
              <w:t>Indicates whether the UE supports simultaneous transmission and reception in TDD-TDD and TDD-FDD inter-band NR CA</w:t>
            </w:r>
            <w:r w:rsidRPr="009C1E68" w:rsidDel="00A12A81">
              <w:rPr>
                <w:bCs/>
                <w:iCs/>
              </w:rPr>
              <w:t xml:space="preserve"> </w:t>
            </w:r>
            <w:r w:rsidRPr="009C1E68">
              <w:rPr>
                <w:bCs/>
                <w:iCs/>
              </w:rPr>
              <w:t>for each band pair in the band combination.</w:t>
            </w:r>
          </w:p>
          <w:p w14:paraId="7BA643B7" w14:textId="77777777" w:rsidR="00DA4214" w:rsidRPr="009C1E68" w:rsidRDefault="00DA4214" w:rsidP="0036156F">
            <w:pPr>
              <w:pStyle w:val="TAL"/>
              <w:rPr>
                <w:bCs/>
                <w:iCs/>
              </w:rPr>
            </w:pPr>
            <w:r w:rsidRPr="009C1E6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480C628" w14:textId="77777777" w:rsidR="00DA4214" w:rsidRPr="009C1E68" w:rsidRDefault="00DA4214" w:rsidP="0036156F">
            <w:pPr>
              <w:pStyle w:val="TAL"/>
              <w:rPr>
                <w:bCs/>
                <w:iCs/>
              </w:rPr>
            </w:pPr>
            <w:r w:rsidRPr="009C1E68">
              <w:rPr>
                <w:bCs/>
                <w:iCs/>
              </w:rPr>
              <w:t xml:space="preserve">If this field is included in </w:t>
            </w:r>
            <w:r w:rsidRPr="009C1E68">
              <w:rPr>
                <w:bCs/>
                <w:i/>
              </w:rPr>
              <w:t>ca-</w:t>
            </w:r>
            <w:proofErr w:type="spellStart"/>
            <w:r w:rsidRPr="009C1E68">
              <w:rPr>
                <w:bCs/>
                <w:i/>
              </w:rPr>
              <w:t>ParametersNR</w:t>
            </w:r>
            <w:proofErr w:type="spellEnd"/>
            <w:r w:rsidRPr="009C1E68">
              <w:rPr>
                <w:bCs/>
                <w:i/>
              </w:rPr>
              <w:t>-</w:t>
            </w:r>
            <w:proofErr w:type="spellStart"/>
            <w:r w:rsidRPr="009C1E68">
              <w:rPr>
                <w:bCs/>
                <w:i/>
              </w:rPr>
              <w:t>ForDC</w:t>
            </w:r>
            <w:proofErr w:type="spellEnd"/>
            <w:r w:rsidRPr="009C1E68">
              <w:rPr>
                <w:bCs/>
                <w:iCs/>
              </w:rPr>
              <w:t>, each bit of this field indicates whether the UE supports simultaneous transmission and reception between each band pair, within a cell group and across MCG and SCG in TDD-TDD and TDD-FDD inter-band NR-DC.</w:t>
            </w:r>
          </w:p>
          <w:p w14:paraId="4B3EBDFA" w14:textId="77777777" w:rsidR="00DA4214" w:rsidRPr="009C1E68" w:rsidRDefault="00DA4214" w:rsidP="0036156F">
            <w:pPr>
              <w:pStyle w:val="TAL"/>
              <w:rPr>
                <w:b/>
                <w:bCs/>
                <w:i/>
                <w:iCs/>
              </w:rPr>
            </w:pPr>
            <w:r w:rsidRPr="009C1E68">
              <w:rPr>
                <w:bCs/>
                <w:iCs/>
              </w:rPr>
              <w:t xml:space="preserve">The UE does not include this field if the UE supports simultaneous transmission and reception for all applicable band pairs in the band combination (in which case </w:t>
            </w:r>
            <w:proofErr w:type="spellStart"/>
            <w:r w:rsidRPr="009C1E68">
              <w:rPr>
                <w:bCs/>
                <w:i/>
              </w:rPr>
              <w:t>simultaneousRxTxInterBandCA</w:t>
            </w:r>
            <w:proofErr w:type="spellEnd"/>
            <w:r w:rsidRPr="009C1E6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10B0AAB" w14:textId="77777777" w:rsidR="00DA4214" w:rsidRPr="009C1E68" w:rsidRDefault="00DA4214" w:rsidP="0036156F">
            <w:pPr>
              <w:pStyle w:val="TAL"/>
              <w:jc w:val="center"/>
              <w:rPr>
                <w:bCs/>
                <w:iCs/>
              </w:rPr>
            </w:pPr>
            <w:r w:rsidRPr="009C1E68">
              <w:rPr>
                <w:bCs/>
                <w:iCs/>
              </w:rPr>
              <w:t>BC</w:t>
            </w:r>
          </w:p>
        </w:tc>
        <w:tc>
          <w:tcPr>
            <w:tcW w:w="567" w:type="dxa"/>
          </w:tcPr>
          <w:p w14:paraId="5FA51CB5" w14:textId="77777777" w:rsidR="00DA4214" w:rsidRPr="009C1E68" w:rsidRDefault="00DA4214" w:rsidP="0036156F">
            <w:pPr>
              <w:pStyle w:val="TAL"/>
              <w:jc w:val="center"/>
              <w:rPr>
                <w:bCs/>
                <w:iCs/>
              </w:rPr>
            </w:pPr>
            <w:r w:rsidRPr="009C1E68">
              <w:rPr>
                <w:bCs/>
                <w:iCs/>
              </w:rPr>
              <w:t>CY</w:t>
            </w:r>
          </w:p>
        </w:tc>
        <w:tc>
          <w:tcPr>
            <w:tcW w:w="709" w:type="dxa"/>
          </w:tcPr>
          <w:p w14:paraId="5C4B3CBF" w14:textId="77777777" w:rsidR="00DA4214" w:rsidRPr="009C1E68" w:rsidRDefault="00DA4214" w:rsidP="0036156F">
            <w:pPr>
              <w:pStyle w:val="TAL"/>
              <w:jc w:val="center"/>
              <w:rPr>
                <w:bCs/>
                <w:iCs/>
              </w:rPr>
            </w:pPr>
            <w:r w:rsidRPr="009C1E68">
              <w:rPr>
                <w:bCs/>
                <w:iCs/>
              </w:rPr>
              <w:t>N/A</w:t>
            </w:r>
          </w:p>
        </w:tc>
        <w:tc>
          <w:tcPr>
            <w:tcW w:w="728" w:type="dxa"/>
          </w:tcPr>
          <w:p w14:paraId="4D6641EE" w14:textId="77777777" w:rsidR="00DA4214" w:rsidRPr="009C1E68" w:rsidRDefault="00DA4214" w:rsidP="0036156F">
            <w:pPr>
              <w:pStyle w:val="TAL"/>
              <w:jc w:val="center"/>
              <w:rPr>
                <w:bCs/>
                <w:iCs/>
              </w:rPr>
            </w:pPr>
            <w:r w:rsidRPr="009C1E68">
              <w:rPr>
                <w:bCs/>
                <w:iCs/>
              </w:rPr>
              <w:t>N/A</w:t>
            </w:r>
          </w:p>
        </w:tc>
      </w:tr>
      <w:tr w:rsidR="00DA4214" w:rsidRPr="009C1E68" w14:paraId="5049CEBD" w14:textId="77777777" w:rsidTr="0036156F">
        <w:trPr>
          <w:cantSplit/>
          <w:tblHeader/>
        </w:trPr>
        <w:tc>
          <w:tcPr>
            <w:tcW w:w="6917" w:type="dxa"/>
          </w:tcPr>
          <w:p w14:paraId="70688639" w14:textId="77777777" w:rsidR="00DA4214" w:rsidRPr="009C1E68" w:rsidRDefault="00DA4214" w:rsidP="0036156F">
            <w:pPr>
              <w:pStyle w:val="TAL"/>
              <w:rPr>
                <w:b/>
                <w:i/>
              </w:rPr>
            </w:pPr>
            <w:proofErr w:type="spellStart"/>
            <w:r w:rsidRPr="009C1E68">
              <w:rPr>
                <w:b/>
                <w:i/>
              </w:rPr>
              <w:t>simultaneousRxTxSUL</w:t>
            </w:r>
            <w:proofErr w:type="spellEnd"/>
          </w:p>
          <w:p w14:paraId="74F21CCF" w14:textId="77777777" w:rsidR="00DA4214" w:rsidRPr="009C1E68" w:rsidRDefault="00DA4214" w:rsidP="0036156F">
            <w:pPr>
              <w:pStyle w:val="TAL"/>
            </w:pPr>
            <w:r w:rsidRPr="009C1E6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74824D1" w14:textId="77777777" w:rsidR="00DA4214" w:rsidRPr="009C1E68" w:rsidRDefault="00DA4214" w:rsidP="0036156F">
            <w:pPr>
              <w:pStyle w:val="TAL"/>
              <w:jc w:val="center"/>
            </w:pPr>
            <w:r w:rsidRPr="009C1E68">
              <w:rPr>
                <w:rFonts w:cs="Arial"/>
                <w:szCs w:val="18"/>
              </w:rPr>
              <w:t>BC</w:t>
            </w:r>
          </w:p>
        </w:tc>
        <w:tc>
          <w:tcPr>
            <w:tcW w:w="567" w:type="dxa"/>
          </w:tcPr>
          <w:p w14:paraId="75B923E3" w14:textId="77777777" w:rsidR="00DA4214" w:rsidRPr="009C1E68" w:rsidRDefault="00DA4214" w:rsidP="0036156F">
            <w:pPr>
              <w:pStyle w:val="TAL"/>
              <w:jc w:val="center"/>
            </w:pPr>
            <w:r w:rsidRPr="009C1E68">
              <w:rPr>
                <w:rFonts w:cs="Arial"/>
                <w:szCs w:val="18"/>
              </w:rPr>
              <w:t>CY</w:t>
            </w:r>
          </w:p>
        </w:tc>
        <w:tc>
          <w:tcPr>
            <w:tcW w:w="709" w:type="dxa"/>
          </w:tcPr>
          <w:p w14:paraId="5AA2C3FC" w14:textId="77777777" w:rsidR="00DA4214" w:rsidRPr="009C1E68" w:rsidRDefault="00DA4214" w:rsidP="0036156F">
            <w:pPr>
              <w:pStyle w:val="TAL"/>
              <w:jc w:val="center"/>
            </w:pPr>
            <w:r w:rsidRPr="009C1E68">
              <w:rPr>
                <w:bCs/>
                <w:iCs/>
              </w:rPr>
              <w:t>N/A</w:t>
            </w:r>
          </w:p>
        </w:tc>
        <w:tc>
          <w:tcPr>
            <w:tcW w:w="728" w:type="dxa"/>
          </w:tcPr>
          <w:p w14:paraId="31457297" w14:textId="77777777" w:rsidR="00DA4214" w:rsidRPr="009C1E68" w:rsidRDefault="00DA4214" w:rsidP="0036156F">
            <w:pPr>
              <w:pStyle w:val="TAL"/>
              <w:jc w:val="center"/>
            </w:pPr>
            <w:r w:rsidRPr="009C1E68">
              <w:rPr>
                <w:bCs/>
                <w:iCs/>
              </w:rPr>
              <w:t>N/A</w:t>
            </w:r>
          </w:p>
        </w:tc>
      </w:tr>
      <w:tr w:rsidR="00DA4214" w:rsidRPr="009C1E68" w14:paraId="35DDF880" w14:textId="77777777" w:rsidTr="0036156F">
        <w:trPr>
          <w:cantSplit/>
          <w:tblHeader/>
        </w:trPr>
        <w:tc>
          <w:tcPr>
            <w:tcW w:w="6917" w:type="dxa"/>
          </w:tcPr>
          <w:p w14:paraId="3A8D183B" w14:textId="77777777" w:rsidR="00DA4214" w:rsidRPr="009C1E68" w:rsidRDefault="00DA4214" w:rsidP="0036156F">
            <w:pPr>
              <w:pStyle w:val="TAL"/>
              <w:rPr>
                <w:b/>
                <w:i/>
              </w:rPr>
            </w:pPr>
            <w:proofErr w:type="spellStart"/>
            <w:r w:rsidRPr="009C1E68">
              <w:rPr>
                <w:b/>
                <w:i/>
              </w:rPr>
              <w:t>simultaneousRxTxSULPerBandPair</w:t>
            </w:r>
            <w:proofErr w:type="spellEnd"/>
          </w:p>
          <w:p w14:paraId="51E754AB" w14:textId="77777777" w:rsidR="00DA4214" w:rsidRPr="009C1E68" w:rsidRDefault="00DA4214" w:rsidP="0036156F">
            <w:pPr>
              <w:pStyle w:val="TAL"/>
              <w:rPr>
                <w:bCs/>
                <w:iCs/>
              </w:rPr>
            </w:pPr>
            <w:r w:rsidRPr="009C1E68">
              <w:rPr>
                <w:bCs/>
                <w:iCs/>
              </w:rPr>
              <w:t>Indicates whether the UE supports simultaneous reception and transmission for a NR band combination including SUL for each band pair in the band combination.</w:t>
            </w:r>
          </w:p>
          <w:p w14:paraId="32A7F7AB" w14:textId="77777777" w:rsidR="00DA4214" w:rsidRPr="009C1E68" w:rsidRDefault="00DA4214" w:rsidP="0036156F">
            <w:pPr>
              <w:pStyle w:val="TAL"/>
              <w:rPr>
                <w:bCs/>
                <w:iCs/>
              </w:rPr>
            </w:pPr>
            <w:r w:rsidRPr="009C1E68">
              <w:rPr>
                <w:bCs/>
                <w:iCs/>
              </w:rPr>
              <w:t xml:space="preserve">Encoded in the same manner as </w:t>
            </w:r>
            <w:proofErr w:type="spellStart"/>
            <w:r w:rsidRPr="009C1E68">
              <w:rPr>
                <w:bCs/>
                <w:i/>
              </w:rPr>
              <w:t>simultaneousRxTxInterBandCAPerBandPair</w:t>
            </w:r>
            <w:proofErr w:type="spellEnd"/>
            <w:r w:rsidRPr="009C1E68">
              <w:rPr>
                <w:bCs/>
                <w:iCs/>
              </w:rPr>
              <w:t>.</w:t>
            </w:r>
          </w:p>
          <w:p w14:paraId="70D522E6" w14:textId="77777777" w:rsidR="00DA4214" w:rsidRPr="009C1E68" w:rsidRDefault="00DA4214" w:rsidP="0036156F">
            <w:pPr>
              <w:pStyle w:val="TAL"/>
              <w:rPr>
                <w:b/>
                <w:i/>
              </w:rPr>
            </w:pPr>
            <w:r w:rsidRPr="009C1E68">
              <w:rPr>
                <w:bCs/>
                <w:iCs/>
              </w:rPr>
              <w:t xml:space="preserve">The UE does not include this field if the UE supports simultaneous transmission and reception for all applicable band pairs in the band combination (in which case </w:t>
            </w:r>
            <w:proofErr w:type="spellStart"/>
            <w:r w:rsidRPr="009C1E68">
              <w:rPr>
                <w:bCs/>
                <w:i/>
              </w:rPr>
              <w:t>simultaneousRxTxSUL</w:t>
            </w:r>
            <w:proofErr w:type="spellEnd"/>
            <w:r w:rsidRPr="009C1E6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BA8D235" w14:textId="77777777" w:rsidR="00DA4214" w:rsidRPr="009C1E68" w:rsidRDefault="00DA4214" w:rsidP="0036156F">
            <w:pPr>
              <w:pStyle w:val="TAL"/>
              <w:jc w:val="center"/>
              <w:rPr>
                <w:rFonts w:cs="Arial"/>
                <w:szCs w:val="18"/>
              </w:rPr>
            </w:pPr>
            <w:r w:rsidRPr="009C1E68">
              <w:rPr>
                <w:rFonts w:cs="Arial"/>
                <w:szCs w:val="18"/>
              </w:rPr>
              <w:t>BC</w:t>
            </w:r>
          </w:p>
        </w:tc>
        <w:tc>
          <w:tcPr>
            <w:tcW w:w="567" w:type="dxa"/>
          </w:tcPr>
          <w:p w14:paraId="56951072" w14:textId="77777777" w:rsidR="00DA4214" w:rsidRPr="009C1E68" w:rsidRDefault="00DA4214" w:rsidP="0036156F">
            <w:pPr>
              <w:pStyle w:val="TAL"/>
              <w:jc w:val="center"/>
              <w:rPr>
                <w:rFonts w:cs="Arial"/>
                <w:szCs w:val="18"/>
              </w:rPr>
            </w:pPr>
            <w:r w:rsidRPr="009C1E68">
              <w:rPr>
                <w:rFonts w:cs="Arial"/>
                <w:szCs w:val="18"/>
              </w:rPr>
              <w:t>CY</w:t>
            </w:r>
          </w:p>
        </w:tc>
        <w:tc>
          <w:tcPr>
            <w:tcW w:w="709" w:type="dxa"/>
          </w:tcPr>
          <w:p w14:paraId="2FA4D369" w14:textId="77777777" w:rsidR="00DA4214" w:rsidRPr="009C1E68" w:rsidRDefault="00DA4214" w:rsidP="0036156F">
            <w:pPr>
              <w:pStyle w:val="TAL"/>
              <w:jc w:val="center"/>
              <w:rPr>
                <w:bCs/>
                <w:iCs/>
              </w:rPr>
            </w:pPr>
            <w:r w:rsidRPr="009C1E68">
              <w:rPr>
                <w:rFonts w:cs="Arial"/>
                <w:szCs w:val="18"/>
              </w:rPr>
              <w:t>N/A</w:t>
            </w:r>
          </w:p>
        </w:tc>
        <w:tc>
          <w:tcPr>
            <w:tcW w:w="728" w:type="dxa"/>
          </w:tcPr>
          <w:p w14:paraId="614F2F7F" w14:textId="77777777" w:rsidR="00DA4214" w:rsidRPr="009C1E68" w:rsidRDefault="00DA4214" w:rsidP="0036156F">
            <w:pPr>
              <w:pStyle w:val="TAL"/>
              <w:jc w:val="center"/>
              <w:rPr>
                <w:bCs/>
                <w:iCs/>
              </w:rPr>
            </w:pPr>
            <w:r w:rsidRPr="009C1E68">
              <w:rPr>
                <w:rFonts w:cs="Arial"/>
                <w:szCs w:val="18"/>
              </w:rPr>
              <w:t>N/A</w:t>
            </w:r>
          </w:p>
        </w:tc>
      </w:tr>
      <w:tr w:rsidR="00DA4214" w:rsidRPr="009C1E68" w14:paraId="129F2B4E" w14:textId="77777777" w:rsidTr="0036156F">
        <w:trPr>
          <w:cantSplit/>
          <w:tblHeader/>
        </w:trPr>
        <w:tc>
          <w:tcPr>
            <w:tcW w:w="6917" w:type="dxa"/>
          </w:tcPr>
          <w:p w14:paraId="1F93066B" w14:textId="77777777" w:rsidR="00DA4214" w:rsidRPr="009C1E68" w:rsidRDefault="00DA4214" w:rsidP="0036156F">
            <w:pPr>
              <w:pStyle w:val="TAL"/>
              <w:rPr>
                <w:b/>
                <w:i/>
              </w:rPr>
            </w:pPr>
            <w:proofErr w:type="spellStart"/>
            <w:r w:rsidRPr="009C1E68">
              <w:rPr>
                <w:b/>
                <w:i/>
              </w:rPr>
              <w:t>simultaneousSRS</w:t>
            </w:r>
            <w:proofErr w:type="spellEnd"/>
            <w:r w:rsidRPr="009C1E68">
              <w:rPr>
                <w:b/>
                <w:i/>
              </w:rPr>
              <w:t>-</w:t>
            </w:r>
            <w:proofErr w:type="spellStart"/>
            <w:r w:rsidRPr="009C1E68">
              <w:rPr>
                <w:b/>
                <w:i/>
              </w:rPr>
              <w:t>AssocCSI</w:t>
            </w:r>
            <w:proofErr w:type="spellEnd"/>
            <w:r w:rsidRPr="009C1E68">
              <w:rPr>
                <w:b/>
                <w:i/>
              </w:rPr>
              <w:t>-RS-</w:t>
            </w:r>
            <w:proofErr w:type="spellStart"/>
            <w:r w:rsidRPr="009C1E68">
              <w:rPr>
                <w:b/>
                <w:i/>
              </w:rPr>
              <w:t>AllCC</w:t>
            </w:r>
            <w:proofErr w:type="spellEnd"/>
          </w:p>
          <w:p w14:paraId="6669E806" w14:textId="77777777" w:rsidR="00DA4214" w:rsidRPr="009C1E68" w:rsidRDefault="00DA4214" w:rsidP="0036156F">
            <w:pPr>
              <w:pStyle w:val="TAL"/>
            </w:pPr>
            <w:r w:rsidRPr="009C1E6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C1E68">
              <w:rPr>
                <w:i/>
              </w:rPr>
              <w:t>simultaneousSRS</w:t>
            </w:r>
            <w:proofErr w:type="spellEnd"/>
            <w:r w:rsidRPr="009C1E68">
              <w:rPr>
                <w:i/>
              </w:rPr>
              <w:t>-</w:t>
            </w:r>
            <w:proofErr w:type="spellStart"/>
            <w:r w:rsidRPr="009C1E68">
              <w:rPr>
                <w:i/>
              </w:rPr>
              <w:t>AssocCSI</w:t>
            </w:r>
            <w:proofErr w:type="spellEnd"/>
            <w:r w:rsidRPr="009C1E68">
              <w:rPr>
                <w:i/>
              </w:rPr>
              <w:t>-RS-</w:t>
            </w:r>
            <w:proofErr w:type="spellStart"/>
            <w:r w:rsidRPr="009C1E68">
              <w:rPr>
                <w:i/>
              </w:rPr>
              <w:t>PerCC</w:t>
            </w:r>
            <w:proofErr w:type="spellEnd"/>
            <w:r w:rsidRPr="009C1E68">
              <w:t xml:space="preserve"> in </w:t>
            </w:r>
            <w:r w:rsidRPr="009C1E68">
              <w:rPr>
                <w:i/>
              </w:rPr>
              <w:t>MIMO-</w:t>
            </w:r>
            <w:proofErr w:type="spellStart"/>
            <w:r w:rsidRPr="009C1E68">
              <w:rPr>
                <w:i/>
              </w:rPr>
              <w:t>ParametersPerBand</w:t>
            </w:r>
            <w:proofErr w:type="spellEnd"/>
            <w:r w:rsidRPr="009C1E68">
              <w:t xml:space="preserve"> and </w:t>
            </w:r>
            <w:r w:rsidRPr="009C1E68">
              <w:rPr>
                <w:i/>
              </w:rPr>
              <w:t>Phy-</w:t>
            </w:r>
            <w:proofErr w:type="spellStart"/>
            <w:r w:rsidRPr="009C1E68">
              <w:rPr>
                <w:i/>
              </w:rPr>
              <w:t>ParametersFRX</w:t>
            </w:r>
            <w:proofErr w:type="spellEnd"/>
            <w:r w:rsidRPr="009C1E68">
              <w:rPr>
                <w:i/>
              </w:rPr>
              <w:t>-Diff</w:t>
            </w:r>
            <w:r w:rsidRPr="009C1E68">
              <w:t xml:space="preserve"> for each band in a given band combination.</w:t>
            </w:r>
          </w:p>
        </w:tc>
        <w:tc>
          <w:tcPr>
            <w:tcW w:w="709" w:type="dxa"/>
          </w:tcPr>
          <w:p w14:paraId="07F70E04" w14:textId="77777777" w:rsidR="00DA4214" w:rsidRPr="009C1E68" w:rsidRDefault="00DA4214" w:rsidP="0036156F">
            <w:pPr>
              <w:pStyle w:val="TAL"/>
              <w:jc w:val="center"/>
            </w:pPr>
            <w:r w:rsidRPr="009C1E68">
              <w:t>BC</w:t>
            </w:r>
          </w:p>
        </w:tc>
        <w:tc>
          <w:tcPr>
            <w:tcW w:w="567" w:type="dxa"/>
          </w:tcPr>
          <w:p w14:paraId="2BE16F25" w14:textId="77777777" w:rsidR="00DA4214" w:rsidRPr="009C1E68" w:rsidRDefault="00DA4214" w:rsidP="0036156F">
            <w:pPr>
              <w:pStyle w:val="TAL"/>
              <w:jc w:val="center"/>
            </w:pPr>
            <w:r w:rsidRPr="009C1E68">
              <w:t>No</w:t>
            </w:r>
          </w:p>
        </w:tc>
        <w:tc>
          <w:tcPr>
            <w:tcW w:w="709" w:type="dxa"/>
          </w:tcPr>
          <w:p w14:paraId="0271A10F" w14:textId="77777777" w:rsidR="00DA4214" w:rsidRPr="009C1E68" w:rsidRDefault="00DA4214" w:rsidP="0036156F">
            <w:pPr>
              <w:pStyle w:val="TAL"/>
              <w:jc w:val="center"/>
            </w:pPr>
            <w:r w:rsidRPr="009C1E68">
              <w:rPr>
                <w:bCs/>
                <w:iCs/>
              </w:rPr>
              <w:t>N/A</w:t>
            </w:r>
          </w:p>
        </w:tc>
        <w:tc>
          <w:tcPr>
            <w:tcW w:w="728" w:type="dxa"/>
          </w:tcPr>
          <w:p w14:paraId="5C3C5BEB" w14:textId="77777777" w:rsidR="00DA4214" w:rsidRPr="009C1E68" w:rsidRDefault="00DA4214" w:rsidP="0036156F">
            <w:pPr>
              <w:pStyle w:val="TAL"/>
              <w:jc w:val="center"/>
            </w:pPr>
            <w:r w:rsidRPr="009C1E68">
              <w:rPr>
                <w:bCs/>
                <w:iCs/>
              </w:rPr>
              <w:t>N/A</w:t>
            </w:r>
          </w:p>
        </w:tc>
      </w:tr>
      <w:tr w:rsidR="00DA4214" w:rsidRPr="009C1E68" w14:paraId="2A12DD00"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4D0D26" w14:textId="77777777" w:rsidR="00DA4214" w:rsidRPr="009C1E68" w:rsidRDefault="00DA4214" w:rsidP="0036156F">
            <w:pPr>
              <w:pStyle w:val="TAL"/>
              <w:rPr>
                <w:b/>
                <w:i/>
              </w:rPr>
            </w:pPr>
            <w:r w:rsidRPr="009C1E68">
              <w:rPr>
                <w:b/>
                <w:i/>
              </w:rPr>
              <w:t>singlePUCCH-ConfigForMulticast-r17</w:t>
            </w:r>
          </w:p>
          <w:p w14:paraId="49FE6563" w14:textId="77777777" w:rsidR="00DA4214" w:rsidRPr="009C1E68" w:rsidRDefault="00DA4214" w:rsidP="0036156F">
            <w:pPr>
              <w:pStyle w:val="TAL"/>
            </w:pPr>
            <w:r w:rsidRPr="009C1E68">
              <w:t xml:space="preserve">Indicates whether the UE supports a </w:t>
            </w:r>
            <w:r w:rsidRPr="009C1E68">
              <w:rPr>
                <w:i/>
                <w:iCs/>
              </w:rPr>
              <w:t>PUCCH-Config</w:t>
            </w:r>
            <w:r w:rsidRPr="009C1E68">
              <w:t xml:space="preserve"> for multicast HARQ-ACK feedback, separate from that of unicast configurations.</w:t>
            </w:r>
          </w:p>
          <w:p w14:paraId="3F846719" w14:textId="77777777" w:rsidR="00DA4214" w:rsidRPr="009C1E68" w:rsidRDefault="00DA4214" w:rsidP="0036156F">
            <w:pPr>
              <w:pStyle w:val="TAL"/>
              <w:rPr>
                <w:rFonts w:cs="Arial"/>
                <w:szCs w:val="18"/>
              </w:rPr>
            </w:pPr>
          </w:p>
          <w:p w14:paraId="557405A5" w14:textId="77777777" w:rsidR="00DA4214" w:rsidRPr="009C1E68" w:rsidRDefault="00DA4214" w:rsidP="0036156F">
            <w:pPr>
              <w:pStyle w:val="TAL"/>
            </w:pPr>
            <w:r w:rsidRPr="009C1E68">
              <w:t xml:space="preserve">A UE supporting this feature shall also indicate support of </w:t>
            </w:r>
            <w:r w:rsidRPr="009C1E68">
              <w:rPr>
                <w:i/>
              </w:rPr>
              <w:t>ack-NACK-FeedbackForMulticast-r17</w:t>
            </w:r>
            <w:r w:rsidRPr="009C1E68">
              <w:rPr>
                <w:iCs/>
              </w:rPr>
              <w:t xml:space="preserve"> or </w:t>
            </w:r>
            <w:r w:rsidRPr="009C1E68">
              <w:rPr>
                <w:i/>
              </w:rPr>
              <w:t>nack-OnlyFeedbackForMulticast-r17</w:t>
            </w:r>
            <w:r w:rsidRPr="009C1E68">
              <w:t>.</w:t>
            </w:r>
          </w:p>
          <w:p w14:paraId="5F09636E" w14:textId="77777777" w:rsidR="00DA4214" w:rsidRPr="009C1E68" w:rsidRDefault="00DA4214" w:rsidP="0036156F">
            <w:pPr>
              <w:pStyle w:val="TAL"/>
            </w:pPr>
          </w:p>
          <w:p w14:paraId="063860A9" w14:textId="77777777" w:rsidR="00DA4214" w:rsidRPr="009C1E68" w:rsidRDefault="00DA4214" w:rsidP="0036156F">
            <w:pPr>
              <w:pStyle w:val="TAN"/>
              <w:ind w:left="607" w:hanging="607"/>
              <w:rPr>
                <w:b/>
                <w:i/>
              </w:rPr>
            </w:pPr>
            <w:r w:rsidRPr="009C1E68">
              <w:t xml:space="preserve">NOTE: With </w:t>
            </w:r>
            <w:r w:rsidRPr="009C1E68">
              <w:rPr>
                <w:i/>
              </w:rPr>
              <w:t>ack-NACK-FeedbackForMulticast-r17</w:t>
            </w:r>
            <w:r w:rsidRPr="009C1E68">
              <w:rPr>
                <w:iCs/>
              </w:rPr>
              <w:t xml:space="preserve"> or </w:t>
            </w:r>
            <w:r w:rsidRPr="009C1E68">
              <w:rPr>
                <w:i/>
              </w:rPr>
              <w:t xml:space="preserve">nack-OnlyFeedbackForMulticast-r17 </w:t>
            </w:r>
            <w:r w:rsidRPr="009C1E6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BE0E3E0" w14:textId="77777777" w:rsidR="00DA4214" w:rsidRPr="009C1E68" w:rsidRDefault="00DA4214" w:rsidP="0036156F">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3D92CFDB" w14:textId="77777777" w:rsidR="00DA4214" w:rsidRPr="009C1E68" w:rsidRDefault="00DA4214"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43CE956" w14:textId="77777777" w:rsidR="00DA4214" w:rsidRPr="009C1E68" w:rsidRDefault="00DA4214"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FD06DD8" w14:textId="77777777" w:rsidR="00DA4214" w:rsidRPr="009C1E68" w:rsidRDefault="00DA4214" w:rsidP="0036156F">
            <w:pPr>
              <w:pStyle w:val="TAL"/>
              <w:jc w:val="center"/>
              <w:rPr>
                <w:bCs/>
                <w:iCs/>
              </w:rPr>
            </w:pPr>
            <w:r w:rsidRPr="009C1E68">
              <w:rPr>
                <w:bCs/>
                <w:iCs/>
              </w:rPr>
              <w:t>N/A</w:t>
            </w:r>
          </w:p>
        </w:tc>
      </w:tr>
      <w:tr w:rsidR="00DA4214" w:rsidRPr="009C1E68" w14:paraId="42172AAC" w14:textId="77777777" w:rsidTr="0036156F">
        <w:trPr>
          <w:cantSplit/>
          <w:tblHeader/>
        </w:trPr>
        <w:tc>
          <w:tcPr>
            <w:tcW w:w="6917" w:type="dxa"/>
          </w:tcPr>
          <w:p w14:paraId="30B50146" w14:textId="77777777" w:rsidR="00DA4214" w:rsidRPr="009C1E68" w:rsidRDefault="00DA4214" w:rsidP="0036156F">
            <w:pPr>
              <w:pStyle w:val="TAL"/>
              <w:rPr>
                <w:b/>
                <w:i/>
              </w:rPr>
            </w:pPr>
            <w:r w:rsidRPr="009C1E68">
              <w:rPr>
                <w:b/>
                <w:i/>
              </w:rPr>
              <w:t>stayOnTargetCC-SRS-CarrierSwitch-r17</w:t>
            </w:r>
          </w:p>
          <w:p w14:paraId="2AFE9DB8" w14:textId="77777777" w:rsidR="00DA4214" w:rsidRPr="009C1E68" w:rsidRDefault="00DA4214" w:rsidP="0036156F">
            <w:pPr>
              <w:pStyle w:val="TAL"/>
              <w:rPr>
                <w:bCs/>
                <w:iCs/>
                <w:szCs w:val="22"/>
              </w:rPr>
            </w:pPr>
            <w:r w:rsidRPr="009C1E68">
              <w:rPr>
                <w:bCs/>
                <w:iCs/>
              </w:rPr>
              <w:t xml:space="preserve">Indicates whether the UE supports staying on the target CC when remaining SRS resource set(s) for SRS carrier switching exists. </w:t>
            </w:r>
            <w:r w:rsidRPr="009C1E68">
              <w:rPr>
                <w:bCs/>
                <w:iCs/>
                <w:szCs w:val="22"/>
              </w:rPr>
              <w:t xml:space="preserve">UE indicating support of this feature shall indicate support of </w:t>
            </w:r>
            <w:proofErr w:type="spellStart"/>
            <w:r w:rsidRPr="009C1E68">
              <w:rPr>
                <w:bCs/>
                <w:i/>
                <w:szCs w:val="22"/>
              </w:rPr>
              <w:t>srs-CarrierSwitch</w:t>
            </w:r>
            <w:proofErr w:type="spellEnd"/>
            <w:r w:rsidRPr="009C1E68">
              <w:rPr>
                <w:bCs/>
                <w:iCs/>
                <w:szCs w:val="22"/>
              </w:rPr>
              <w:t>.</w:t>
            </w:r>
          </w:p>
          <w:p w14:paraId="04F553AB" w14:textId="77777777" w:rsidR="00DA4214" w:rsidRPr="009C1E68" w:rsidRDefault="00DA4214" w:rsidP="0036156F">
            <w:pPr>
              <w:pStyle w:val="TAL"/>
              <w:rPr>
                <w:bCs/>
                <w:iCs/>
              </w:rPr>
            </w:pPr>
          </w:p>
          <w:p w14:paraId="529786F6" w14:textId="77777777" w:rsidR="00DA4214" w:rsidRPr="009C1E68" w:rsidRDefault="00DA4214" w:rsidP="0036156F">
            <w:pPr>
              <w:pStyle w:val="TAN"/>
            </w:pPr>
            <w:r w:rsidRPr="009C1E68">
              <w:t>NOTE 1:</w:t>
            </w:r>
            <w:r w:rsidRPr="009C1E68">
              <w:rPr>
                <w:rFonts w:cs="Arial"/>
                <w:szCs w:val="18"/>
              </w:rPr>
              <w:tab/>
            </w:r>
            <w:r w:rsidRPr="009C1E6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A215BEB" w14:textId="77777777" w:rsidR="00DA4214" w:rsidRPr="009C1E68" w:rsidRDefault="00DA4214" w:rsidP="0036156F">
            <w:pPr>
              <w:pStyle w:val="TAN"/>
            </w:pPr>
            <w:r w:rsidRPr="009C1E68">
              <w:t>NOTE 2:</w:t>
            </w:r>
            <w:r w:rsidRPr="009C1E68">
              <w:rPr>
                <w:rFonts w:cs="Arial"/>
                <w:szCs w:val="18"/>
              </w:rPr>
              <w:tab/>
            </w:r>
            <w:r w:rsidRPr="009C1E68">
              <w:t>If the UE does not indicate this capability, the UE switches back to source CC between the SRS resource sets.</w:t>
            </w:r>
          </w:p>
        </w:tc>
        <w:tc>
          <w:tcPr>
            <w:tcW w:w="709" w:type="dxa"/>
          </w:tcPr>
          <w:p w14:paraId="0CD003F7" w14:textId="77777777" w:rsidR="00DA4214" w:rsidRPr="009C1E68" w:rsidRDefault="00DA4214" w:rsidP="0036156F">
            <w:pPr>
              <w:pStyle w:val="TAL"/>
              <w:jc w:val="center"/>
            </w:pPr>
            <w:r w:rsidRPr="009C1E68">
              <w:t>BC</w:t>
            </w:r>
          </w:p>
        </w:tc>
        <w:tc>
          <w:tcPr>
            <w:tcW w:w="567" w:type="dxa"/>
          </w:tcPr>
          <w:p w14:paraId="2334DA0C" w14:textId="77777777" w:rsidR="00DA4214" w:rsidRPr="009C1E68" w:rsidRDefault="00DA4214" w:rsidP="0036156F">
            <w:pPr>
              <w:pStyle w:val="TAL"/>
              <w:jc w:val="center"/>
            </w:pPr>
            <w:r w:rsidRPr="009C1E68">
              <w:t>No</w:t>
            </w:r>
          </w:p>
        </w:tc>
        <w:tc>
          <w:tcPr>
            <w:tcW w:w="709" w:type="dxa"/>
          </w:tcPr>
          <w:p w14:paraId="3D9DC47E" w14:textId="77777777" w:rsidR="00DA4214" w:rsidRPr="009C1E68" w:rsidRDefault="00DA4214" w:rsidP="0036156F">
            <w:pPr>
              <w:pStyle w:val="TAL"/>
              <w:jc w:val="center"/>
              <w:rPr>
                <w:bCs/>
                <w:iCs/>
              </w:rPr>
            </w:pPr>
            <w:r w:rsidRPr="009C1E68">
              <w:rPr>
                <w:bCs/>
                <w:iCs/>
              </w:rPr>
              <w:t>N/A</w:t>
            </w:r>
          </w:p>
        </w:tc>
        <w:tc>
          <w:tcPr>
            <w:tcW w:w="728" w:type="dxa"/>
          </w:tcPr>
          <w:p w14:paraId="6887F036" w14:textId="77777777" w:rsidR="00DA4214" w:rsidRPr="009C1E68" w:rsidRDefault="00DA4214" w:rsidP="0036156F">
            <w:pPr>
              <w:pStyle w:val="TAL"/>
              <w:jc w:val="center"/>
              <w:rPr>
                <w:bCs/>
                <w:iCs/>
              </w:rPr>
            </w:pPr>
            <w:r w:rsidRPr="009C1E68">
              <w:rPr>
                <w:bCs/>
                <w:iCs/>
              </w:rPr>
              <w:t>N/A</w:t>
            </w:r>
          </w:p>
        </w:tc>
      </w:tr>
      <w:tr w:rsidR="00DA4214" w:rsidRPr="009C1E68" w14:paraId="08B566F5" w14:textId="77777777" w:rsidTr="0036156F">
        <w:trPr>
          <w:cantSplit/>
          <w:tblHeader/>
        </w:trPr>
        <w:tc>
          <w:tcPr>
            <w:tcW w:w="6917" w:type="dxa"/>
          </w:tcPr>
          <w:p w14:paraId="0DCCE746" w14:textId="77777777" w:rsidR="00DA4214" w:rsidRPr="009C1E68" w:rsidRDefault="00DA4214" w:rsidP="0036156F">
            <w:pPr>
              <w:pStyle w:val="TAL"/>
              <w:rPr>
                <w:b/>
                <w:i/>
              </w:rPr>
            </w:pPr>
            <w:r w:rsidRPr="009C1E68">
              <w:rPr>
                <w:b/>
                <w:i/>
              </w:rPr>
              <w:lastRenderedPageBreak/>
              <w:t>supportedCSI-RS-ResourceListAlt-r16</w:t>
            </w:r>
          </w:p>
          <w:p w14:paraId="08D1134B" w14:textId="77777777" w:rsidR="00DA4214" w:rsidRPr="009C1E68" w:rsidRDefault="00DA4214" w:rsidP="0036156F">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57DDD3D3"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74142C9A"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44FFFFD0"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2C05AFBF" w14:textId="77777777" w:rsidR="00DA4214" w:rsidRPr="009C1E68" w:rsidRDefault="00DA4214" w:rsidP="0036156F">
            <w:pPr>
              <w:pStyle w:val="TAL"/>
              <w:rPr>
                <w:b/>
                <w:i/>
              </w:rPr>
            </w:pPr>
            <w:r w:rsidRPr="009C1E68">
              <w:t xml:space="preserve">For each band in a band combination, supported values for these three parameters are determined in conjunction with </w:t>
            </w:r>
            <w:proofErr w:type="spellStart"/>
            <w:r w:rsidRPr="009C1E68">
              <w:rPr>
                <w:i/>
              </w:rPr>
              <w:t>supportedCSI</w:t>
            </w:r>
            <w:proofErr w:type="spellEnd"/>
            <w:r w:rsidRPr="009C1E68">
              <w:rPr>
                <w:i/>
              </w:rPr>
              <w:t>-RS-</w:t>
            </w:r>
            <w:proofErr w:type="spellStart"/>
            <w:r w:rsidRPr="009C1E68">
              <w:rPr>
                <w:i/>
              </w:rPr>
              <w:t>ResourceListAlt</w:t>
            </w:r>
            <w:proofErr w:type="spellEnd"/>
            <w:r w:rsidRPr="009C1E68">
              <w:t xml:space="preserve"> reported in </w:t>
            </w:r>
            <w:r w:rsidRPr="009C1E68">
              <w:rPr>
                <w:i/>
              </w:rPr>
              <w:t>MIMO-</w:t>
            </w:r>
            <w:proofErr w:type="spellStart"/>
            <w:r w:rsidRPr="009C1E68">
              <w:rPr>
                <w:i/>
              </w:rPr>
              <w:t>ParametersPerBand</w:t>
            </w:r>
            <w:proofErr w:type="spellEnd"/>
            <w:r w:rsidRPr="009C1E68">
              <w:t>.</w:t>
            </w:r>
          </w:p>
        </w:tc>
        <w:tc>
          <w:tcPr>
            <w:tcW w:w="709" w:type="dxa"/>
          </w:tcPr>
          <w:p w14:paraId="7133FC6A" w14:textId="77777777" w:rsidR="00DA4214" w:rsidRPr="009C1E68" w:rsidRDefault="00DA4214" w:rsidP="0036156F">
            <w:pPr>
              <w:pStyle w:val="TAL"/>
              <w:jc w:val="center"/>
            </w:pPr>
            <w:r w:rsidRPr="009C1E68">
              <w:t>BC</w:t>
            </w:r>
          </w:p>
        </w:tc>
        <w:tc>
          <w:tcPr>
            <w:tcW w:w="567" w:type="dxa"/>
          </w:tcPr>
          <w:p w14:paraId="72675A07" w14:textId="77777777" w:rsidR="00DA4214" w:rsidRPr="009C1E68" w:rsidRDefault="00DA4214" w:rsidP="0036156F">
            <w:pPr>
              <w:pStyle w:val="TAL"/>
              <w:jc w:val="center"/>
            </w:pPr>
            <w:r w:rsidRPr="009C1E68">
              <w:t>No</w:t>
            </w:r>
          </w:p>
        </w:tc>
        <w:tc>
          <w:tcPr>
            <w:tcW w:w="709" w:type="dxa"/>
          </w:tcPr>
          <w:p w14:paraId="01F5B190" w14:textId="77777777" w:rsidR="00DA4214" w:rsidRPr="009C1E68" w:rsidRDefault="00DA4214" w:rsidP="0036156F">
            <w:pPr>
              <w:pStyle w:val="TAL"/>
              <w:jc w:val="center"/>
            </w:pPr>
            <w:r w:rsidRPr="009C1E68">
              <w:rPr>
                <w:bCs/>
                <w:iCs/>
              </w:rPr>
              <w:t>N/A</w:t>
            </w:r>
          </w:p>
        </w:tc>
        <w:tc>
          <w:tcPr>
            <w:tcW w:w="728" w:type="dxa"/>
          </w:tcPr>
          <w:p w14:paraId="49A98DE5" w14:textId="77777777" w:rsidR="00DA4214" w:rsidRPr="009C1E68" w:rsidRDefault="00DA4214" w:rsidP="0036156F">
            <w:pPr>
              <w:pStyle w:val="TAL"/>
              <w:jc w:val="center"/>
            </w:pPr>
            <w:r w:rsidRPr="009C1E68">
              <w:rPr>
                <w:bCs/>
                <w:iCs/>
              </w:rPr>
              <w:t>N/A</w:t>
            </w:r>
          </w:p>
        </w:tc>
      </w:tr>
      <w:tr w:rsidR="00DA4214" w:rsidRPr="009C1E68" w14:paraId="5FF5A17B" w14:textId="77777777" w:rsidTr="0036156F">
        <w:trPr>
          <w:cantSplit/>
          <w:tblHeader/>
        </w:trPr>
        <w:tc>
          <w:tcPr>
            <w:tcW w:w="6917" w:type="dxa"/>
          </w:tcPr>
          <w:p w14:paraId="323B8A8A" w14:textId="77777777" w:rsidR="00DA4214" w:rsidRPr="009C1E68" w:rsidRDefault="00DA4214" w:rsidP="0036156F">
            <w:pPr>
              <w:pStyle w:val="TAL"/>
              <w:rPr>
                <w:b/>
                <w:i/>
              </w:rPr>
            </w:pPr>
            <w:proofErr w:type="spellStart"/>
            <w:r w:rsidRPr="009C1E68">
              <w:rPr>
                <w:b/>
                <w:i/>
              </w:rPr>
              <w:t>supportedNumberTAG</w:t>
            </w:r>
            <w:proofErr w:type="spellEnd"/>
          </w:p>
          <w:p w14:paraId="313E9930" w14:textId="77777777" w:rsidR="00DA4214" w:rsidRPr="009C1E68" w:rsidRDefault="00DA4214" w:rsidP="0036156F">
            <w:pPr>
              <w:pStyle w:val="TAL"/>
            </w:pPr>
            <w:r w:rsidRPr="009C1E6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987A419" w14:textId="77777777" w:rsidR="00DA4214" w:rsidRPr="009C1E68" w:rsidRDefault="00DA4214" w:rsidP="0036156F">
            <w:pPr>
              <w:pStyle w:val="TAL"/>
              <w:jc w:val="center"/>
            </w:pPr>
            <w:r w:rsidRPr="009C1E68">
              <w:rPr>
                <w:lang w:eastAsia="ko-KR"/>
              </w:rPr>
              <w:t>BC</w:t>
            </w:r>
          </w:p>
        </w:tc>
        <w:tc>
          <w:tcPr>
            <w:tcW w:w="567" w:type="dxa"/>
          </w:tcPr>
          <w:p w14:paraId="73AF2EDE" w14:textId="77777777" w:rsidR="00DA4214" w:rsidRPr="009C1E68" w:rsidRDefault="00DA4214" w:rsidP="0036156F">
            <w:pPr>
              <w:pStyle w:val="TAL"/>
              <w:jc w:val="center"/>
            </w:pPr>
            <w:r w:rsidRPr="009C1E68">
              <w:t>CY</w:t>
            </w:r>
          </w:p>
        </w:tc>
        <w:tc>
          <w:tcPr>
            <w:tcW w:w="709" w:type="dxa"/>
          </w:tcPr>
          <w:p w14:paraId="22A5E80C" w14:textId="77777777" w:rsidR="00DA4214" w:rsidRPr="009C1E68" w:rsidRDefault="00DA4214" w:rsidP="0036156F">
            <w:pPr>
              <w:pStyle w:val="TAL"/>
              <w:jc w:val="center"/>
            </w:pPr>
            <w:r w:rsidRPr="009C1E68">
              <w:rPr>
                <w:bCs/>
                <w:iCs/>
              </w:rPr>
              <w:t>N/A</w:t>
            </w:r>
          </w:p>
        </w:tc>
        <w:tc>
          <w:tcPr>
            <w:tcW w:w="728" w:type="dxa"/>
          </w:tcPr>
          <w:p w14:paraId="51C3CF54" w14:textId="77777777" w:rsidR="00DA4214" w:rsidRPr="009C1E68" w:rsidRDefault="00DA4214" w:rsidP="0036156F">
            <w:pPr>
              <w:pStyle w:val="TAL"/>
              <w:jc w:val="center"/>
            </w:pPr>
            <w:r w:rsidRPr="009C1E68">
              <w:rPr>
                <w:bCs/>
                <w:iCs/>
              </w:rPr>
              <w:t>N/A</w:t>
            </w:r>
          </w:p>
        </w:tc>
      </w:tr>
      <w:tr w:rsidR="00DA4214" w:rsidRPr="009C1E68" w14:paraId="2B402D4E" w14:textId="77777777" w:rsidTr="0036156F">
        <w:trPr>
          <w:cantSplit/>
          <w:tblHeader/>
        </w:trPr>
        <w:tc>
          <w:tcPr>
            <w:tcW w:w="6917" w:type="dxa"/>
          </w:tcPr>
          <w:p w14:paraId="6D40CEF6" w14:textId="77777777" w:rsidR="00DA4214" w:rsidRPr="009C1E68" w:rsidRDefault="00DA4214" w:rsidP="0036156F">
            <w:pPr>
              <w:pStyle w:val="TAL"/>
              <w:rPr>
                <w:b/>
                <w:i/>
              </w:rPr>
            </w:pPr>
            <w:r w:rsidRPr="009C1E68">
              <w:rPr>
                <w:b/>
                <w:i/>
              </w:rPr>
              <w:t>twoPUCCH-Grp-ConfigurationsList-r16</w:t>
            </w:r>
          </w:p>
          <w:p w14:paraId="6A50A70E" w14:textId="77777777" w:rsidR="00DA4214" w:rsidRPr="009C1E68" w:rsidRDefault="00DA4214" w:rsidP="0036156F">
            <w:pPr>
              <w:pStyle w:val="TAL"/>
            </w:pPr>
            <w:r w:rsidRPr="009C1E6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C1E68">
              <w:t>The capability signalling of each primary or secondary PUCCH group configuration comprises of the following parameters:</w:t>
            </w:r>
          </w:p>
          <w:p w14:paraId="3325AF4F" w14:textId="77777777" w:rsidR="00DA4214" w:rsidRPr="009C1E68" w:rsidRDefault="00DA4214" w:rsidP="0036156F">
            <w:pPr>
              <w:pStyle w:val="B1"/>
              <w:spacing w:after="0"/>
              <w:rPr>
                <w:rFonts w:ascii="Arial" w:hAnsi="Arial" w:cs="Arial"/>
                <w:sz w:val="18"/>
                <w:szCs w:val="18"/>
              </w:rPr>
            </w:pPr>
            <w:r w:rsidRPr="009C1E68">
              <w:rPr>
                <w:rFonts w:ascii="Arial" w:hAnsi="Arial" w:cs="Arial"/>
                <w:iCs/>
                <w:sz w:val="18"/>
                <w:szCs w:val="18"/>
              </w:rPr>
              <w:t>-</w:t>
            </w:r>
            <w:r w:rsidRPr="009C1E68">
              <w:rPr>
                <w:rFonts w:ascii="Arial" w:hAnsi="Arial" w:cs="Arial"/>
                <w:iCs/>
                <w:sz w:val="18"/>
                <w:szCs w:val="18"/>
              </w:rPr>
              <w:tab/>
            </w:r>
            <w:r w:rsidRPr="009C1E68">
              <w:rPr>
                <w:rFonts w:ascii="Arial" w:hAnsi="Arial" w:cs="Arial"/>
                <w:i/>
                <w:sz w:val="18"/>
                <w:szCs w:val="18"/>
              </w:rPr>
              <w:t>pucch-GroupMapping-r16</w:t>
            </w:r>
            <w:r w:rsidRPr="009C1E68">
              <w:rPr>
                <w:rFonts w:ascii="Arial" w:hAnsi="Arial" w:cs="Arial"/>
                <w:sz w:val="18"/>
                <w:szCs w:val="18"/>
              </w:rPr>
              <w:t xml:space="preserve"> indicates the PUCCH group(s) that a carrier type can be mapped to.</w:t>
            </w:r>
          </w:p>
          <w:p w14:paraId="47C340C4" w14:textId="77777777" w:rsidR="00DA4214" w:rsidRPr="009C1E68" w:rsidRDefault="00DA4214"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pucch-TX-r16 indicates the PUCCH group(s) that a carrier type can be configured for PUCCH transmission</w:t>
            </w:r>
          </w:p>
          <w:p w14:paraId="28987B97" w14:textId="77777777" w:rsidR="00DA4214" w:rsidRPr="009C1E68" w:rsidRDefault="00DA4214" w:rsidP="0036156F">
            <w:pPr>
              <w:pStyle w:val="TAL"/>
              <w:rPr>
                <w:i/>
                <w:iCs/>
              </w:rPr>
            </w:pPr>
          </w:p>
          <w:p w14:paraId="7CCA2844" w14:textId="77777777" w:rsidR="00DA4214" w:rsidRPr="009C1E68" w:rsidRDefault="00DA4214" w:rsidP="0036156F">
            <w:pPr>
              <w:pStyle w:val="TAN"/>
            </w:pPr>
            <w:r w:rsidRPr="009C1E68">
              <w:t>NOTE 1:</w:t>
            </w:r>
            <w:r w:rsidRPr="009C1E68">
              <w:rPr>
                <w:rFonts w:cs="Arial"/>
                <w:szCs w:val="18"/>
              </w:rPr>
              <w:tab/>
            </w:r>
            <w:r w:rsidRPr="009C1E68">
              <w:t>For a band combination with SUL, the SUL band is counted as one of the bands.</w:t>
            </w:r>
          </w:p>
          <w:p w14:paraId="7277C5CA" w14:textId="77777777" w:rsidR="00DA4214" w:rsidRPr="009C1E68" w:rsidRDefault="00DA4214" w:rsidP="0036156F">
            <w:pPr>
              <w:pStyle w:val="TAN"/>
            </w:pPr>
            <w:r w:rsidRPr="009C1E68">
              <w:t>NOTE 2:</w:t>
            </w:r>
            <w:r w:rsidRPr="009C1E68">
              <w:rPr>
                <w:rFonts w:cs="Arial"/>
                <w:szCs w:val="18"/>
              </w:rPr>
              <w:tab/>
            </w:r>
            <w:r w:rsidRPr="009C1E68">
              <w:t>For a band combination with SDL, the SDL band is counted as one of the bands. SDL is indicated as '</w:t>
            </w:r>
            <w:r w:rsidRPr="009C1E68">
              <w:rPr>
                <w:bCs/>
                <w:iCs/>
              </w:rPr>
              <w:t>FR1-NonSharedFDD</w:t>
            </w:r>
            <w:r w:rsidRPr="009C1E68">
              <w:t>' carrier type. Per UE capabilities that are TDD only are not applicable to SDL.</w:t>
            </w:r>
          </w:p>
          <w:p w14:paraId="77EBD7C8" w14:textId="77777777" w:rsidR="00DA4214" w:rsidRPr="009C1E68" w:rsidRDefault="00DA4214" w:rsidP="0036156F">
            <w:pPr>
              <w:pStyle w:val="TAN"/>
            </w:pPr>
            <w:r w:rsidRPr="009C1E68">
              <w:t>NOTE 3:</w:t>
            </w:r>
            <w:r w:rsidRPr="009C1E68">
              <w:rPr>
                <w:rFonts w:cs="Arial"/>
                <w:szCs w:val="18"/>
              </w:rPr>
              <w:tab/>
            </w:r>
            <w:r w:rsidRPr="009C1E68">
              <w:t>When the carrier type of NUL is indicated for PUCCH transmission location, the SUL in the same cell as in the NUL can also be configured for PUCCH transmission.</w:t>
            </w:r>
          </w:p>
          <w:p w14:paraId="2DC2082C" w14:textId="77777777" w:rsidR="00DA4214" w:rsidRPr="009C1E68" w:rsidRDefault="00DA4214" w:rsidP="0036156F">
            <w:pPr>
              <w:pStyle w:val="TAN"/>
            </w:pPr>
            <w:r w:rsidRPr="009C1E68">
              <w:t>NOTE 4:</w:t>
            </w:r>
            <w:r w:rsidRPr="009C1E68">
              <w:rPr>
                <w:rFonts w:cs="Arial"/>
                <w:szCs w:val="18"/>
              </w:rPr>
              <w:tab/>
            </w:r>
            <w:r w:rsidRPr="009C1E68">
              <w:t>When the carrier type of NUL is indicated for one PUCCH group config, the SUL in the same cell as in the NUL can also be configured for the PUCCH group.</w:t>
            </w:r>
          </w:p>
          <w:p w14:paraId="07C044D9" w14:textId="77777777" w:rsidR="00DA4214" w:rsidRPr="009C1E68" w:rsidRDefault="00DA4214" w:rsidP="0036156F">
            <w:pPr>
              <w:pStyle w:val="TAN"/>
            </w:pPr>
            <w:r w:rsidRPr="009C1E68">
              <w:t>NOTE 5:</w:t>
            </w:r>
            <w:r w:rsidRPr="009C1E68">
              <w:rPr>
                <w:rFonts w:cs="Arial"/>
                <w:szCs w:val="18"/>
              </w:rPr>
              <w:tab/>
            </w:r>
            <w:r w:rsidRPr="009C1E68">
              <w:t xml:space="preserve">If UE indicating this field does not support </w:t>
            </w:r>
            <w:r w:rsidRPr="009C1E68">
              <w:rPr>
                <w:i/>
                <w:iCs/>
              </w:rPr>
              <w:t>diffNumerologyAcrossPUCCH-Group-CarrierTypes-r16</w:t>
            </w:r>
            <w:r w:rsidRPr="009C1E68">
              <w:t>, the UE can only be configured with the same SCS across NR PUCCH groups.</w:t>
            </w:r>
          </w:p>
        </w:tc>
        <w:tc>
          <w:tcPr>
            <w:tcW w:w="709" w:type="dxa"/>
          </w:tcPr>
          <w:p w14:paraId="761DE988" w14:textId="77777777" w:rsidR="00DA4214" w:rsidRPr="009C1E68" w:rsidRDefault="00DA4214" w:rsidP="0036156F">
            <w:pPr>
              <w:pStyle w:val="TAL"/>
              <w:jc w:val="center"/>
              <w:rPr>
                <w:lang w:eastAsia="ko-KR"/>
              </w:rPr>
            </w:pPr>
            <w:r w:rsidRPr="009C1E68">
              <w:t>BC</w:t>
            </w:r>
          </w:p>
        </w:tc>
        <w:tc>
          <w:tcPr>
            <w:tcW w:w="567" w:type="dxa"/>
          </w:tcPr>
          <w:p w14:paraId="74950927" w14:textId="77777777" w:rsidR="00DA4214" w:rsidRPr="009C1E68" w:rsidRDefault="00DA4214" w:rsidP="0036156F">
            <w:pPr>
              <w:pStyle w:val="TAL"/>
              <w:jc w:val="center"/>
            </w:pPr>
            <w:r w:rsidRPr="009C1E68">
              <w:t>No</w:t>
            </w:r>
          </w:p>
        </w:tc>
        <w:tc>
          <w:tcPr>
            <w:tcW w:w="709" w:type="dxa"/>
          </w:tcPr>
          <w:p w14:paraId="148D1C06" w14:textId="77777777" w:rsidR="00DA4214" w:rsidRPr="009C1E68" w:rsidRDefault="00DA4214" w:rsidP="0036156F">
            <w:pPr>
              <w:pStyle w:val="TAL"/>
              <w:jc w:val="center"/>
              <w:rPr>
                <w:bCs/>
                <w:iCs/>
              </w:rPr>
            </w:pPr>
            <w:r w:rsidRPr="009C1E68">
              <w:rPr>
                <w:bCs/>
                <w:iCs/>
              </w:rPr>
              <w:t>N/A</w:t>
            </w:r>
          </w:p>
        </w:tc>
        <w:tc>
          <w:tcPr>
            <w:tcW w:w="728" w:type="dxa"/>
          </w:tcPr>
          <w:p w14:paraId="0478D997" w14:textId="77777777" w:rsidR="00DA4214" w:rsidRPr="009C1E68" w:rsidRDefault="00DA4214" w:rsidP="0036156F">
            <w:pPr>
              <w:pStyle w:val="TAL"/>
              <w:jc w:val="center"/>
              <w:rPr>
                <w:bCs/>
                <w:iCs/>
              </w:rPr>
            </w:pPr>
            <w:r w:rsidRPr="009C1E68">
              <w:rPr>
                <w:bCs/>
                <w:iCs/>
              </w:rPr>
              <w:t>N/A</w:t>
            </w:r>
          </w:p>
        </w:tc>
      </w:tr>
      <w:tr w:rsidR="00DA4214" w:rsidRPr="009C1E68" w14:paraId="7FADE588" w14:textId="77777777" w:rsidTr="0036156F">
        <w:trPr>
          <w:cantSplit/>
          <w:tblHeader/>
        </w:trPr>
        <w:tc>
          <w:tcPr>
            <w:tcW w:w="6917" w:type="dxa"/>
          </w:tcPr>
          <w:p w14:paraId="5816CCB2" w14:textId="77777777" w:rsidR="00DA4214" w:rsidRPr="009C1E68" w:rsidRDefault="00DA4214" w:rsidP="0036156F">
            <w:pPr>
              <w:pStyle w:val="TAL"/>
              <w:rPr>
                <w:b/>
                <w:i/>
              </w:rPr>
            </w:pPr>
            <w:r w:rsidRPr="009C1E68">
              <w:rPr>
                <w:b/>
                <w:i/>
              </w:rPr>
              <w:t>uplinkTxDC-TwoCarrierReport-r16</w:t>
            </w:r>
          </w:p>
          <w:p w14:paraId="7DB7ADD0" w14:textId="77777777" w:rsidR="00DA4214" w:rsidRPr="009C1E68" w:rsidRDefault="00DA4214" w:rsidP="0036156F">
            <w:pPr>
              <w:pStyle w:val="TAL"/>
            </w:pPr>
            <w:r w:rsidRPr="009C1E68">
              <w:t>Indicates whether the UE supports the uplink Tx Direct Current subcarrier location(s) reporting when configured with uplink CA with two carriers.</w:t>
            </w:r>
          </w:p>
          <w:p w14:paraId="0A940D03" w14:textId="77777777" w:rsidR="00DA4214" w:rsidRPr="009C1E68" w:rsidRDefault="00DA4214" w:rsidP="0036156F">
            <w:pPr>
              <w:pStyle w:val="TAL"/>
              <w:rPr>
                <w:b/>
                <w:i/>
              </w:rPr>
            </w:pPr>
            <w:r w:rsidRPr="009C1E68">
              <w:t>It is applicable only for (NG)EN-DC/NE-DC and NR CA where the NR has intra-band uplink CA with two uplink carriers.</w:t>
            </w:r>
          </w:p>
        </w:tc>
        <w:tc>
          <w:tcPr>
            <w:tcW w:w="709" w:type="dxa"/>
          </w:tcPr>
          <w:p w14:paraId="6CC3D6B9" w14:textId="77777777" w:rsidR="00DA4214" w:rsidRPr="009C1E68" w:rsidRDefault="00DA4214" w:rsidP="0036156F">
            <w:pPr>
              <w:pStyle w:val="TAL"/>
              <w:jc w:val="center"/>
            </w:pPr>
            <w:r w:rsidRPr="009C1E68">
              <w:rPr>
                <w:lang w:eastAsia="ko-KR"/>
              </w:rPr>
              <w:t>BC</w:t>
            </w:r>
          </w:p>
        </w:tc>
        <w:tc>
          <w:tcPr>
            <w:tcW w:w="567" w:type="dxa"/>
          </w:tcPr>
          <w:p w14:paraId="30115E9C" w14:textId="77777777" w:rsidR="00DA4214" w:rsidRPr="009C1E68" w:rsidRDefault="00DA4214" w:rsidP="0036156F">
            <w:pPr>
              <w:pStyle w:val="TAL"/>
              <w:jc w:val="center"/>
            </w:pPr>
            <w:r w:rsidRPr="009C1E68">
              <w:t>No</w:t>
            </w:r>
          </w:p>
        </w:tc>
        <w:tc>
          <w:tcPr>
            <w:tcW w:w="709" w:type="dxa"/>
          </w:tcPr>
          <w:p w14:paraId="256753A0" w14:textId="77777777" w:rsidR="00DA4214" w:rsidRPr="009C1E68" w:rsidRDefault="00DA4214" w:rsidP="0036156F">
            <w:pPr>
              <w:pStyle w:val="TAL"/>
              <w:jc w:val="center"/>
              <w:rPr>
                <w:bCs/>
                <w:iCs/>
              </w:rPr>
            </w:pPr>
            <w:r w:rsidRPr="009C1E68">
              <w:rPr>
                <w:bCs/>
                <w:iCs/>
              </w:rPr>
              <w:t>N/A</w:t>
            </w:r>
          </w:p>
        </w:tc>
        <w:tc>
          <w:tcPr>
            <w:tcW w:w="728" w:type="dxa"/>
          </w:tcPr>
          <w:p w14:paraId="07FFE982" w14:textId="77777777" w:rsidR="00DA4214" w:rsidRPr="009C1E68" w:rsidRDefault="00DA4214" w:rsidP="0036156F">
            <w:pPr>
              <w:pStyle w:val="TAL"/>
              <w:jc w:val="center"/>
              <w:rPr>
                <w:bCs/>
                <w:iCs/>
              </w:rPr>
            </w:pPr>
            <w:r w:rsidRPr="009C1E68">
              <w:rPr>
                <w:bCs/>
                <w:iCs/>
              </w:rPr>
              <w:t>N/A</w:t>
            </w:r>
          </w:p>
        </w:tc>
      </w:tr>
      <w:bookmarkEnd w:id="9"/>
      <w:bookmarkEnd w:id="10"/>
      <w:bookmarkEnd w:id="11"/>
      <w:bookmarkEnd w:id="12"/>
      <w:bookmarkEnd w:id="13"/>
      <w:bookmarkEnd w:id="14"/>
      <w:bookmarkEnd w:id="15"/>
      <w:bookmarkEnd w:id="16"/>
      <w:bookmarkEnd w:id="17"/>
      <w:bookmarkEnd w:id="18"/>
      <w:bookmarkEnd w:id="19"/>
      <w:bookmarkEnd w:id="20"/>
    </w:tbl>
    <w:p w14:paraId="4D4B9348" w14:textId="77777777" w:rsidR="00DA4214" w:rsidRPr="009C1E68" w:rsidRDefault="00DA4214" w:rsidP="00DA4214">
      <w:pPr>
        <w:rPr>
          <w:rFonts w:ascii="Arial" w:hAnsi="Arial"/>
        </w:rPr>
      </w:pPr>
    </w:p>
    <w:sectPr w:rsidR="00DA4214" w:rsidRPr="009C1E68"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16E46" w14:textId="77777777" w:rsidR="003E059B" w:rsidRDefault="003E059B">
      <w:r>
        <w:separator/>
      </w:r>
    </w:p>
  </w:endnote>
  <w:endnote w:type="continuationSeparator" w:id="0">
    <w:p w14:paraId="0FD5ACA9" w14:textId="77777777" w:rsidR="003E059B" w:rsidRDefault="003E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9CF52" w14:textId="77777777" w:rsidR="003E059B" w:rsidRDefault="003E059B">
      <w:r>
        <w:separator/>
      </w:r>
    </w:p>
  </w:footnote>
  <w:footnote w:type="continuationSeparator" w:id="0">
    <w:p w14:paraId="15364A16" w14:textId="77777777" w:rsidR="003E059B" w:rsidRDefault="003E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65A1A"/>
    <w:rsid w:val="000800AC"/>
    <w:rsid w:val="0008639B"/>
    <w:rsid w:val="00094D08"/>
    <w:rsid w:val="000A6394"/>
    <w:rsid w:val="000B7FED"/>
    <w:rsid w:val="000C038A"/>
    <w:rsid w:val="000C290A"/>
    <w:rsid w:val="000C46AD"/>
    <w:rsid w:val="000C6598"/>
    <w:rsid w:val="000D44B3"/>
    <w:rsid w:val="00132740"/>
    <w:rsid w:val="00145D43"/>
    <w:rsid w:val="00160D94"/>
    <w:rsid w:val="001802F3"/>
    <w:rsid w:val="00192C46"/>
    <w:rsid w:val="00194BC2"/>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21EC0"/>
    <w:rsid w:val="002243C1"/>
    <w:rsid w:val="00247ED6"/>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C653A"/>
    <w:rsid w:val="002D2464"/>
    <w:rsid w:val="002E472E"/>
    <w:rsid w:val="00305409"/>
    <w:rsid w:val="003172E5"/>
    <w:rsid w:val="00324555"/>
    <w:rsid w:val="0034114D"/>
    <w:rsid w:val="00344D79"/>
    <w:rsid w:val="00345C05"/>
    <w:rsid w:val="003609EF"/>
    <w:rsid w:val="00361A07"/>
    <w:rsid w:val="0036231A"/>
    <w:rsid w:val="00374DD4"/>
    <w:rsid w:val="003A08E9"/>
    <w:rsid w:val="003A691E"/>
    <w:rsid w:val="003C4B02"/>
    <w:rsid w:val="003E059B"/>
    <w:rsid w:val="003E1A36"/>
    <w:rsid w:val="00410371"/>
    <w:rsid w:val="00413FD9"/>
    <w:rsid w:val="004242F1"/>
    <w:rsid w:val="00426EB7"/>
    <w:rsid w:val="00451587"/>
    <w:rsid w:val="00457259"/>
    <w:rsid w:val="00471CF1"/>
    <w:rsid w:val="0048599D"/>
    <w:rsid w:val="004B6F71"/>
    <w:rsid w:val="004B75B7"/>
    <w:rsid w:val="004C1A92"/>
    <w:rsid w:val="004F03DE"/>
    <w:rsid w:val="004F4FD9"/>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64B0"/>
    <w:rsid w:val="007176FF"/>
    <w:rsid w:val="00747CBD"/>
    <w:rsid w:val="00760D55"/>
    <w:rsid w:val="0077289E"/>
    <w:rsid w:val="00792342"/>
    <w:rsid w:val="00792920"/>
    <w:rsid w:val="007977A8"/>
    <w:rsid w:val="007A2AAF"/>
    <w:rsid w:val="007A56F6"/>
    <w:rsid w:val="007B512A"/>
    <w:rsid w:val="007B62F9"/>
    <w:rsid w:val="007C2097"/>
    <w:rsid w:val="007D6A07"/>
    <w:rsid w:val="007F7259"/>
    <w:rsid w:val="008040A8"/>
    <w:rsid w:val="00814664"/>
    <w:rsid w:val="00822C83"/>
    <w:rsid w:val="008279FA"/>
    <w:rsid w:val="00831F6F"/>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41E30"/>
    <w:rsid w:val="009777D9"/>
    <w:rsid w:val="00991B88"/>
    <w:rsid w:val="0099616F"/>
    <w:rsid w:val="009A2D2E"/>
    <w:rsid w:val="009A3E98"/>
    <w:rsid w:val="009A5753"/>
    <w:rsid w:val="009A579D"/>
    <w:rsid w:val="009C6678"/>
    <w:rsid w:val="009D1FEE"/>
    <w:rsid w:val="009D58F6"/>
    <w:rsid w:val="009E3297"/>
    <w:rsid w:val="009F2DF8"/>
    <w:rsid w:val="009F734F"/>
    <w:rsid w:val="00A0055D"/>
    <w:rsid w:val="00A13024"/>
    <w:rsid w:val="00A246B6"/>
    <w:rsid w:val="00A47E70"/>
    <w:rsid w:val="00A50CF0"/>
    <w:rsid w:val="00A5749B"/>
    <w:rsid w:val="00A750C0"/>
    <w:rsid w:val="00A7671C"/>
    <w:rsid w:val="00AA0AD0"/>
    <w:rsid w:val="00AA2CBC"/>
    <w:rsid w:val="00AA4B4F"/>
    <w:rsid w:val="00AA6707"/>
    <w:rsid w:val="00AB6221"/>
    <w:rsid w:val="00AC5820"/>
    <w:rsid w:val="00AD1CD8"/>
    <w:rsid w:val="00AD2B50"/>
    <w:rsid w:val="00AF0FA5"/>
    <w:rsid w:val="00B12EB5"/>
    <w:rsid w:val="00B258BB"/>
    <w:rsid w:val="00B35333"/>
    <w:rsid w:val="00B403D1"/>
    <w:rsid w:val="00B46B28"/>
    <w:rsid w:val="00B625F0"/>
    <w:rsid w:val="00B662A1"/>
    <w:rsid w:val="00B67B97"/>
    <w:rsid w:val="00B85324"/>
    <w:rsid w:val="00B968C8"/>
    <w:rsid w:val="00BA3EC5"/>
    <w:rsid w:val="00BA51D9"/>
    <w:rsid w:val="00BB1B69"/>
    <w:rsid w:val="00BB5DFC"/>
    <w:rsid w:val="00BD279D"/>
    <w:rsid w:val="00BD6BB8"/>
    <w:rsid w:val="00BD7710"/>
    <w:rsid w:val="00C351BD"/>
    <w:rsid w:val="00C66BA2"/>
    <w:rsid w:val="00C76030"/>
    <w:rsid w:val="00C95985"/>
    <w:rsid w:val="00CC33BB"/>
    <w:rsid w:val="00CC5026"/>
    <w:rsid w:val="00CC68D0"/>
    <w:rsid w:val="00CD2488"/>
    <w:rsid w:val="00CF151D"/>
    <w:rsid w:val="00D03F9A"/>
    <w:rsid w:val="00D06D51"/>
    <w:rsid w:val="00D12D61"/>
    <w:rsid w:val="00D24991"/>
    <w:rsid w:val="00D24A8F"/>
    <w:rsid w:val="00D35FEF"/>
    <w:rsid w:val="00D50255"/>
    <w:rsid w:val="00D66520"/>
    <w:rsid w:val="00D858C7"/>
    <w:rsid w:val="00DA4214"/>
    <w:rsid w:val="00DB0C39"/>
    <w:rsid w:val="00DB45D7"/>
    <w:rsid w:val="00DD6C38"/>
    <w:rsid w:val="00DE34CF"/>
    <w:rsid w:val="00DF12BC"/>
    <w:rsid w:val="00DF6BD0"/>
    <w:rsid w:val="00E1067F"/>
    <w:rsid w:val="00E13F3D"/>
    <w:rsid w:val="00E34898"/>
    <w:rsid w:val="00E46AF6"/>
    <w:rsid w:val="00E855B8"/>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F4FD9"/>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F4FD9"/>
    <w:rPr>
      <w:rFonts w:ascii="Tahoma" w:eastAsia="宋体" w:hAnsi="Tahoma" w:cs="Tahoma"/>
      <w:shd w:val="clear" w:color="auto" w:fill="000080"/>
      <w:lang w:val="en-GB" w:eastAsia="zh-CN"/>
    </w:rPr>
  </w:style>
  <w:style w:type="character" w:customStyle="1" w:styleId="TANChar">
    <w:name w:val="TAN Char"/>
    <w:link w:val="TAN"/>
    <w:uiPriority w:val="99"/>
    <w:locked/>
    <w:rsid w:val="00DA4214"/>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25586783">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4216-C7D2-468A-9937-540A398A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35</Pages>
  <Words>15337</Words>
  <Characters>87426</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41</cp:revision>
  <cp:lastPrinted>1899-12-31T23:00:00Z</cp:lastPrinted>
  <dcterms:created xsi:type="dcterms:W3CDTF">2024-02-04T10:41:00Z</dcterms:created>
  <dcterms:modified xsi:type="dcterms:W3CDTF">2024-04-03T10:02:00Z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(3)sXgBMycEcVKD4dPx9n9etPml0fuw8wzV7aupUpZ6LOXl2euwkACv5R9DSB97ihg7NhAlUnuo
niOwFHlhbQRKRMoXOpAt1vkaAzkXlkeB8iWCXRD2SDweN03nbIflr8PYladQlxQCqXhB2H6k
2osrNJ3inz15xovWi+/9CL36/LOcf/cMbasAnNsBgY0G5acUVdIbdhftrlSE9GH9pktQUunq
n47ipDaVBYTRmyDbxO</vt:lpwstr>
  </property>
  <property fmtid="{D5CDD505-2E9C-101B-9397-08002B2CF9AE}" pid="22" name="_2015_ms_pID_7253431">
    <vt:lpwstr>n1EY5tSNWie6aV1TXjiFy+kaUZfjdQ6oy67akEt+Fi5E5/1uv76XT8
dWm2rS9GPhtEGNuOlzrC0Sn0FEAzRxV8pGVTKnYcMPNiHWHHZaxolgGdL2pgvUiSC8smdZsK
5fNXnQERfa0jyArp4UpCBLm+ownthqWVChEucsjfv+ChmHDaapsRzVq1XUzVRoSB+mUgF8uP
CPumh3+M1sD44aTeeoiol5ufqB8h1uty7DxR</vt:lpwstr>
  </property>
  <property fmtid="{D5CDD505-2E9C-101B-9397-08002B2CF9AE}" pid="23" name="_2015_ms_pID_7253432">
    <vt:lpwstr>bmgXxP8/TgbKZ2GPDrd15+E=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